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9"/>
        <w:gridCol w:w="1418"/>
        <w:gridCol w:w="4196"/>
      </w:tblGrid>
      <w:tr w:rsidR="00965514" w:rsidTr="00E54B14">
        <w:trPr>
          <w:cantSplit/>
          <w:trHeight w:val="1266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Name und Anschrift der Bieterin / des Bieters</w:t>
            </w: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10"/>
              </w:rPr>
            </w:pP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0" w:name="Text3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0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" w:name="Text39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" w:name="Text40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</w:tr>
      <w:tr w:rsidR="00965514">
        <w:trPr>
          <w:cantSplit/>
          <w:trHeight w:hRule="exact" w:val="1050"/>
        </w:trPr>
        <w:tc>
          <w:tcPr>
            <w:tcW w:w="43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  <w:p w:rsidR="00965514" w:rsidRDefault="00965514"/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Stadtverwaltung Dorsten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Postfach 21 02 65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46269 Dorsten</w:t>
            </w:r>
          </w:p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Absatzklein"/>
              <w:rPr>
                <w:rFonts w:ascii="Tahoma" w:hAnsi="Tahoma" w:cs="Tahoma"/>
              </w:rPr>
            </w:pPr>
          </w:p>
          <w:p w:rsidR="00965514" w:rsidRPr="00E54B14" w:rsidRDefault="00EA36C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1"/>
            <w:r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Tahoma" w:hAnsi="Tahoma" w:cs="Tahoma"/>
                <w:sz w:val="22"/>
                <w:szCs w:val="22"/>
              </w:rPr>
            </w:r>
            <w:r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3"/>
            <w:r w:rsidR="00965514"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9408D">
              <w:rPr>
                <w:rFonts w:ascii="Tahoma" w:hAnsi="Tahoma" w:cs="Tahoma"/>
                <w:sz w:val="22"/>
                <w:szCs w:val="22"/>
              </w:rPr>
              <w:t>Offenes Verfahren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="00EA36C3">
              <w:rPr>
                <w:rFonts w:ascii="Tahoma" w:hAnsi="Tahoma" w:cs="Tahoma"/>
                <w:sz w:val="22"/>
                <w:szCs w:val="22"/>
              </w:rPr>
            </w:r>
            <w:r w:rsidR="00EA36C3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4"/>
            <w:r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9408D">
              <w:rPr>
                <w:rFonts w:ascii="Tahoma" w:hAnsi="Tahoma" w:cs="Tahoma"/>
                <w:sz w:val="22"/>
                <w:szCs w:val="22"/>
              </w:rPr>
              <w:t>Nichtoffenes Verfahren</w:t>
            </w:r>
          </w:p>
          <w:p w:rsidR="00965514" w:rsidRPr="00E54B14" w:rsidRDefault="00965514">
            <w:pPr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="00EA36C3">
              <w:rPr>
                <w:rFonts w:ascii="Tahoma" w:hAnsi="Tahoma" w:cs="Tahoma"/>
                <w:sz w:val="22"/>
                <w:szCs w:val="22"/>
              </w:rPr>
            </w:r>
            <w:r w:rsidR="00EA36C3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5" w:name="Text43"/>
            <w:r w:rsidR="00B579DA"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5"/>
          </w:p>
        </w:tc>
      </w:tr>
      <w:tr w:rsidR="00965514">
        <w:trPr>
          <w:cantSplit/>
          <w:trHeight w:hRule="exact" w:val="510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Ablauf der Zuschlagsfrist</w:t>
            </w:r>
          </w:p>
          <w:p w:rsidR="00965514" w:rsidRPr="00E54B14" w:rsidRDefault="00EA36C3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11.09.2026</w:t>
            </w:r>
          </w:p>
        </w:tc>
      </w:tr>
      <w:tr w:rsidR="00965514" w:rsidTr="00E54B14">
        <w:trPr>
          <w:cantSplit/>
          <w:trHeight w:hRule="exact" w:val="154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</w:tc>
      </w:tr>
    </w:tbl>
    <w:p w:rsidR="00965514" w:rsidRDefault="00965514"/>
    <w:p w:rsidR="00965514" w:rsidRDefault="00965514"/>
    <w:p w:rsidR="00965514" w:rsidRDefault="00965514"/>
    <w:p w:rsidR="00965514" w:rsidRPr="00E54B14" w:rsidRDefault="00965514">
      <w:pPr>
        <w:rPr>
          <w:rFonts w:ascii="Tahoma" w:hAnsi="Tahoma" w:cs="Tahoma"/>
          <w:b/>
          <w:sz w:val="22"/>
        </w:rPr>
      </w:pPr>
      <w:r w:rsidRPr="00E54B14">
        <w:rPr>
          <w:rFonts w:ascii="Tahoma" w:hAnsi="Tahoma" w:cs="Tahoma"/>
          <w:b/>
          <w:sz w:val="22"/>
        </w:rPr>
        <w:t>Angebot</w:t>
      </w:r>
    </w:p>
    <w:p w:rsidR="00965514" w:rsidRDefault="00965514">
      <w:pPr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1"/>
        <w:gridCol w:w="2722"/>
      </w:tblGrid>
      <w:tr w:rsidR="00965514">
        <w:trPr>
          <w:cantSplit/>
          <w:trHeight w:hRule="exact" w:val="901"/>
        </w:trPr>
        <w:tc>
          <w:tcPr>
            <w:tcW w:w="9923" w:type="dxa"/>
            <w:gridSpan w:val="2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Bezeichnung der Leistung / Lieferung</w:t>
            </w:r>
          </w:p>
          <w:p w:rsidR="00965514" w:rsidRPr="00E54B14" w:rsidRDefault="00EA36C3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Lieferung eines LKW (Winterdienstfahrzeug) mit Ladekran und Ladefläche</w:t>
            </w:r>
          </w:p>
        </w:tc>
      </w:tr>
      <w:tr w:rsidR="00965514" w:rsidTr="00E54B14">
        <w:trPr>
          <w:trHeight w:hRule="exact" w:val="582"/>
        </w:trPr>
        <w:tc>
          <w:tcPr>
            <w:tcW w:w="7201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Ausführungsfrist (Bitte einsetzen, sofern nicht bereits vom Auftraggeber eingesetzt)</w:t>
            </w:r>
          </w:p>
          <w:p w:rsidR="00965514" w:rsidRPr="00E54B14" w:rsidRDefault="00EA36C3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Siehe Ausschreibungsunterlagen</w:t>
            </w:r>
          </w:p>
        </w:tc>
        <w:tc>
          <w:tcPr>
            <w:tcW w:w="2722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Vertragsstrafe pro Tag des Verzuges</w:t>
            </w:r>
          </w:p>
          <w:p w:rsidR="00965514" w:rsidRPr="00E54B14" w:rsidRDefault="00EA36C3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--</w:t>
            </w:r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1.</w:t>
      </w:r>
      <w:r w:rsidRPr="00E54B14">
        <w:rPr>
          <w:rFonts w:ascii="Tahoma" w:hAnsi="Tahoma" w:cs="Tahoma"/>
          <w:sz w:val="22"/>
          <w:szCs w:val="22"/>
        </w:rPr>
        <w:tab/>
        <w:t>Ich/Wir biete/n die Ausführung der beschriebene</w:t>
      </w:r>
      <w:bookmarkStart w:id="6" w:name="_GoBack"/>
      <w:bookmarkEnd w:id="6"/>
      <w:r w:rsidRPr="00E54B14">
        <w:rPr>
          <w:rFonts w:ascii="Tahoma" w:hAnsi="Tahoma" w:cs="Tahoma"/>
          <w:sz w:val="22"/>
          <w:szCs w:val="22"/>
        </w:rPr>
        <w:t>n Leistungen zu den von mir/uns eingesetzten Preisen an. An mein/unser Angebot halte ich mich/halten wir uns bis zum Ablauf der Zuschlagsfrist (s. o.) gebunden.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D569BE" w:rsidRPr="00E54B14" w:rsidRDefault="00D11CF0" w:rsidP="00D11CF0">
      <w:pPr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   </w:t>
      </w:r>
      <w:r w:rsidR="00965514" w:rsidRPr="00E54B14">
        <w:rPr>
          <w:rFonts w:ascii="Tahoma" w:hAnsi="Tahoma" w:cs="Tahoma"/>
          <w:sz w:val="22"/>
          <w:szCs w:val="22"/>
        </w:rPr>
        <w:t xml:space="preserve">Meinem/Unserem Angebot liegen </w:t>
      </w:r>
      <w:r w:rsidR="009A2B4B" w:rsidRPr="00E54B14">
        <w:rPr>
          <w:rFonts w:ascii="Tahoma" w:hAnsi="Tahoma" w:cs="Tahoma"/>
          <w:sz w:val="22"/>
          <w:szCs w:val="22"/>
        </w:rPr>
        <w:t>folgende Bedingungen zugrunde:</w:t>
      </w:r>
    </w:p>
    <w:p w:rsidR="009A2B4B" w:rsidRPr="00E54B14" w:rsidRDefault="001C573C" w:rsidP="00CB365D">
      <w:pPr>
        <w:ind w:left="426" w:hanging="426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2.1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="009A2B4B" w:rsidRPr="00E54B14">
        <w:rPr>
          <w:rFonts w:ascii="Tahoma" w:hAnsi="Tahoma" w:cs="Tahoma"/>
          <w:sz w:val="22"/>
          <w:szCs w:val="22"/>
        </w:rPr>
        <w:t>Allgemeine Vertragsbedingungen für die Au</w:t>
      </w:r>
      <w:r w:rsidR="00163886" w:rsidRPr="00E54B14">
        <w:rPr>
          <w:rFonts w:ascii="Tahoma" w:hAnsi="Tahoma" w:cs="Tahoma"/>
          <w:sz w:val="22"/>
          <w:szCs w:val="22"/>
        </w:rPr>
        <w:t>sführung von Leistungen (ausgen.</w:t>
      </w:r>
      <w:r w:rsidR="009A2B4B" w:rsidRPr="00E54B14">
        <w:rPr>
          <w:rFonts w:ascii="Tahoma" w:hAnsi="Tahoma" w:cs="Tahoma"/>
          <w:sz w:val="22"/>
          <w:szCs w:val="22"/>
        </w:rPr>
        <w:t xml:space="preserve"> Bauleistun</w:t>
      </w:r>
      <w:r w:rsidR="00CB365D">
        <w:rPr>
          <w:rFonts w:ascii="Tahoma" w:hAnsi="Tahoma" w:cs="Tahoma"/>
          <w:sz w:val="22"/>
          <w:szCs w:val="22"/>
        </w:rPr>
        <w:t>-</w:t>
      </w:r>
      <w:r w:rsidR="009A2B4B" w:rsidRPr="00E54B14">
        <w:rPr>
          <w:rFonts w:ascii="Tahoma" w:hAnsi="Tahoma" w:cs="Tahoma"/>
          <w:sz w:val="22"/>
          <w:szCs w:val="22"/>
        </w:rPr>
        <w:t xml:space="preserve">gen) </w:t>
      </w:r>
      <w:r w:rsidR="009A2B4B" w:rsidRPr="00E54B14">
        <w:rPr>
          <w:rFonts w:ascii="Tahoma" w:hAnsi="Tahoma" w:cs="Tahoma"/>
          <w:sz w:val="22"/>
          <w:szCs w:val="22"/>
        </w:rPr>
        <w:noBreakHyphen/>
        <w:t xml:space="preserve"> VOL/B</w:t>
      </w:r>
    </w:p>
    <w:p w:rsidR="009A2B4B" w:rsidRPr="00E54B14" w:rsidRDefault="009A2B4B" w:rsidP="001C573C">
      <w:pPr>
        <w:tabs>
          <w:tab w:val="left" w:pos="284"/>
        </w:tabs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2.2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Pr="00E54B14">
        <w:rPr>
          <w:rFonts w:ascii="Tahoma" w:hAnsi="Tahoma" w:cs="Tahoma"/>
          <w:sz w:val="22"/>
          <w:szCs w:val="22"/>
        </w:rPr>
        <w:t>Zusätzliche Vertragsbedingungen der Stadt Dorsten (ZVL).</w:t>
      </w:r>
    </w:p>
    <w:p w:rsidR="009A2B4B" w:rsidRPr="00E54B14" w:rsidRDefault="00DC10C7" w:rsidP="00D11CF0">
      <w:pPr>
        <w:pStyle w:val="6Punkt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 xml:space="preserve">2.3 </w:t>
      </w:r>
      <w:r w:rsidR="001C573C" w:rsidRPr="00E54B14">
        <w:rPr>
          <w:rFonts w:ascii="Tahoma" w:hAnsi="Tahoma" w:cs="Tahoma"/>
          <w:sz w:val="22"/>
          <w:szCs w:val="22"/>
        </w:rPr>
        <w:t>Besondere</w:t>
      </w:r>
      <w:r w:rsidR="009A2B4B" w:rsidRPr="00E54B14">
        <w:rPr>
          <w:rFonts w:ascii="Tahoma" w:hAnsi="Tahoma" w:cs="Tahoma"/>
          <w:sz w:val="22"/>
          <w:szCs w:val="22"/>
        </w:rPr>
        <w:t xml:space="preserve"> Vertragsbedingungen Tariftreue und </w:t>
      </w:r>
      <w:r w:rsidRPr="00E54B14">
        <w:rPr>
          <w:rFonts w:ascii="Tahoma" w:hAnsi="Tahoma" w:cs="Tahoma"/>
          <w:sz w:val="22"/>
          <w:szCs w:val="22"/>
        </w:rPr>
        <w:t>Mindestarbeitsbedingungen</w:t>
      </w:r>
      <w:r w:rsidR="00C91467">
        <w:rPr>
          <w:rFonts w:ascii="Tahoma" w:hAnsi="Tahoma" w:cs="Tahoma"/>
          <w:sz w:val="22"/>
          <w:szCs w:val="22"/>
        </w:rPr>
        <w:t xml:space="preserve"> bei </w:t>
      </w:r>
      <w:proofErr w:type="spellStart"/>
      <w:r w:rsidR="00C91467">
        <w:rPr>
          <w:rFonts w:ascii="Tahoma" w:hAnsi="Tahoma" w:cs="Tahoma"/>
          <w:sz w:val="22"/>
          <w:szCs w:val="22"/>
        </w:rPr>
        <w:t>Dienstleistungsauf</w:t>
      </w:r>
      <w:proofErr w:type="spellEnd"/>
      <w:r w:rsidR="00C91467">
        <w:rPr>
          <w:rFonts w:ascii="Tahoma" w:hAnsi="Tahoma" w:cs="Tahoma"/>
          <w:sz w:val="22"/>
          <w:szCs w:val="22"/>
        </w:rPr>
        <w:t>-trägen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3.</w:t>
      </w:r>
      <w:r w:rsidRPr="00E54B14">
        <w:rPr>
          <w:rFonts w:ascii="Tahoma" w:hAnsi="Tahoma" w:cs="Tahoma"/>
          <w:sz w:val="22"/>
          <w:szCs w:val="22"/>
        </w:rPr>
        <w:tab/>
        <w:t>Die Ausführung des Auftrages erfolgt innerhalb der o. g. Ausführungsfrist. Nach Ablauf dieser Frist ist für jeden Tag der Fristüberschreitung eine Vertragsstrafe in der o. g. Höhe zu zahlen.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C938FA" w:rsidRPr="00E54B14" w:rsidRDefault="00C938FA" w:rsidP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4.  Ich erkläre, dass eventuell eingereichte – etwa auf der Rückseite des Kopfbogens abgedruckte – eigene Geschäftsbedingungen und/oder Vertragsbedingungen als nicht abgegeben gelten und nicht Vertragsbestandteil werden.</w:t>
      </w:r>
    </w:p>
    <w:p w:rsidR="00C938FA" w:rsidRPr="00E54B14" w:rsidRDefault="00C938FA">
      <w:pPr>
        <w:rPr>
          <w:rFonts w:ascii="Tahoma" w:hAnsi="Tahoma" w:cs="Tahoma"/>
          <w:sz w:val="22"/>
          <w:szCs w:val="22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5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D11CF0">
        <w:rPr>
          <w:rFonts w:ascii="Tahoma" w:hAnsi="Tahoma" w:cs="Tahoma"/>
          <w:sz w:val="22"/>
          <w:szCs w:val="22"/>
        </w:rPr>
        <w:t xml:space="preserve">  </w:t>
      </w:r>
      <w:r w:rsidR="00965514" w:rsidRPr="00E54B14">
        <w:rPr>
          <w:rFonts w:ascii="Tahoma" w:hAnsi="Tahoma" w:cs="Tahoma"/>
          <w:sz w:val="22"/>
          <w:szCs w:val="22"/>
        </w:rPr>
        <w:t>Ich bin/Wir sind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7"/>
        <w:gridCol w:w="1418"/>
        <w:gridCol w:w="2835"/>
      </w:tblGrid>
      <w:tr w:rsidR="00965514" w:rsidRPr="00E54B14">
        <w:trPr>
          <w:trHeight w:hRule="exact" w:val="240"/>
        </w:trPr>
        <w:tc>
          <w:tcPr>
            <w:tcW w:w="5727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Mitglied der Berufsgenossenschaft</w:t>
            </w:r>
          </w:p>
        </w:tc>
        <w:tc>
          <w:tcPr>
            <w:tcW w:w="1418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seit</w:t>
            </w:r>
          </w:p>
        </w:tc>
        <w:tc>
          <w:tcPr>
            <w:tcW w:w="2835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unter Nr.</w:t>
            </w:r>
          </w:p>
        </w:tc>
      </w:tr>
      <w:tr w:rsidR="00965514">
        <w:trPr>
          <w:trHeight w:hRule="exact" w:val="390"/>
        </w:trPr>
        <w:tc>
          <w:tcPr>
            <w:tcW w:w="5727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7" w:name="Text25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418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8" w:name="Text26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2835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9" w:name="Text2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9"/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6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  <w:t xml:space="preserve">Ich/Wir erkläre/n, dass ich/wir meinen/unseren gesetzlichen Pflichten zur Zahlung der vom </w:t>
      </w:r>
      <w:r w:rsidR="0054626C" w:rsidRPr="00E54B14">
        <w:rPr>
          <w:rFonts w:ascii="Tahoma" w:hAnsi="Tahoma" w:cs="Tahoma"/>
          <w:sz w:val="22"/>
          <w:szCs w:val="22"/>
        </w:rPr>
        <w:t xml:space="preserve">Finanzamt erhobenen Steuern (z. </w:t>
      </w:r>
      <w:r w:rsidR="00965514" w:rsidRPr="00E54B14">
        <w:rPr>
          <w:rFonts w:ascii="Tahoma" w:hAnsi="Tahoma" w:cs="Tahoma"/>
          <w:sz w:val="22"/>
          <w:szCs w:val="22"/>
        </w:rPr>
        <w:t>B. Einkommens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oder Körperschaftssteuer) und der Gemeindesteuern (z. B. Grund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Gewerbesteuer) sowie zur Zahlung der Beiträge zur Sozialversicherung (z. B. Kranken</w:t>
      </w:r>
      <w:r w:rsidR="00965514" w:rsidRPr="00E54B14">
        <w:rPr>
          <w:rFonts w:ascii="Tahoma" w:hAnsi="Tahoma" w:cs="Tahoma"/>
          <w:sz w:val="22"/>
          <w:szCs w:val="22"/>
        </w:rPr>
        <w:noBreakHyphen/>
        <w:t>, Unfall</w:t>
      </w:r>
      <w:r w:rsidR="00965514" w:rsidRPr="00E54B14">
        <w:rPr>
          <w:rFonts w:ascii="Tahoma" w:hAnsi="Tahoma" w:cs="Tahoma"/>
          <w:sz w:val="22"/>
          <w:szCs w:val="22"/>
        </w:rPr>
        <w:noBreakHyphen/>
        <w:t>, Renten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Arbeitslosenversicherung) nachgekommen bin/sind.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54626C" w:rsidRPr="00E54B14" w:rsidRDefault="00C938FA" w:rsidP="00E874B0">
      <w:pPr>
        <w:tabs>
          <w:tab w:val="left" w:pos="284"/>
        </w:tabs>
        <w:ind w:left="284" w:hanging="284"/>
        <w:jc w:val="both"/>
        <w:rPr>
          <w:rFonts w:ascii="Tahoma" w:hAnsi="Tahoma" w:cs="Tahoma"/>
          <w:color w:val="000000"/>
          <w:sz w:val="22"/>
          <w:szCs w:val="22"/>
        </w:rPr>
      </w:pPr>
      <w:r w:rsidRPr="00E54B14">
        <w:rPr>
          <w:rFonts w:ascii="Tahoma" w:hAnsi="Tahoma" w:cs="Tahoma"/>
          <w:color w:val="000000"/>
          <w:sz w:val="22"/>
          <w:szCs w:val="22"/>
        </w:rPr>
        <w:t>7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>.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ab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Kontrollkästchen3"/>
      <w:r w:rsidR="0054626C" w:rsidRPr="00E54B14">
        <w:rPr>
          <w:rFonts w:ascii="Tahoma" w:hAnsi="Tahoma" w:cs="Tahoma"/>
          <w:color w:val="000000"/>
          <w:sz w:val="22"/>
          <w:szCs w:val="22"/>
        </w:rPr>
        <w:instrText xml:space="preserve"> FORMCHECKBOX </w:instrText>
      </w:r>
      <w:r w:rsidR="00EA36C3">
        <w:rPr>
          <w:rFonts w:ascii="Tahoma" w:hAnsi="Tahoma" w:cs="Tahoma"/>
          <w:color w:val="000000"/>
          <w:sz w:val="22"/>
          <w:szCs w:val="22"/>
        </w:rPr>
      </w:r>
      <w:r w:rsidR="00EA36C3">
        <w:rPr>
          <w:rFonts w:ascii="Tahoma" w:hAnsi="Tahoma" w:cs="Tahoma"/>
          <w:color w:val="000000"/>
          <w:sz w:val="22"/>
          <w:szCs w:val="22"/>
        </w:rPr>
        <w:fldChar w:fldCharType="separate"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end"/>
      </w:r>
      <w:bookmarkEnd w:id="10"/>
      <w:r w:rsidR="0054626C" w:rsidRPr="00E54B14">
        <w:rPr>
          <w:rFonts w:ascii="Tahoma" w:hAnsi="Tahoma" w:cs="Tahoma"/>
          <w:color w:val="000000"/>
          <w:sz w:val="22"/>
          <w:szCs w:val="22"/>
        </w:rPr>
        <w:t xml:space="preserve"> Ich bin/Wir sind präqualifiziert und im Präqualifizierungsverzeichnis eingetragen unter der Nr. _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1" w:name="Text15"/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instrText xml:space="preserve"> FORMTEXT </w:instrTex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separate"/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end"/>
      </w:r>
      <w:bookmarkEnd w:id="11"/>
    </w:p>
    <w:p w:rsidR="0054626C" w:rsidRPr="00E54B14" w:rsidRDefault="0054626C">
      <w:pPr>
        <w:rPr>
          <w:rFonts w:ascii="Tahoma" w:hAnsi="Tahoma" w:cs="Tahoma"/>
          <w:sz w:val="22"/>
          <w:szCs w:val="22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8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</w:r>
      <w:r w:rsidR="00D06C1E" w:rsidRPr="00E54B14">
        <w:rPr>
          <w:rFonts w:ascii="Tahoma" w:hAnsi="Tahoma" w:cs="Tahoma"/>
          <w:sz w:val="22"/>
          <w:szCs w:val="22"/>
        </w:rPr>
        <w:t>Ich bin mir/Wir sind uns bewusst, dass eine wissentlich falsche Erklärung im Angebotsschreiben meinen/ unseren Ausschluss von weiteren Auftragserteilungen zur Folge haben kann.</w:t>
      </w:r>
    </w:p>
    <w:p w:rsidR="00E54B14" w:rsidRDefault="00E54B14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p w:rsidR="00D34C71" w:rsidRDefault="00D34C71" w:rsidP="00B0456D">
      <w:pPr>
        <w:pStyle w:val="9Punkt"/>
        <w:tabs>
          <w:tab w:val="left" w:pos="426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9. Ich/Wir verpflichte(n) mich/uns, bei der Ausführung des Auftrags nur Produkte einzusetzen, die unter Beachtung verbindlicher internationaler Sozialstandards – insbesondere des Verbots ausbeuterischer Kinderarbeit – hergestellt wurden.</w:t>
      </w:r>
    </w:p>
    <w:p w:rsidR="00965514" w:rsidRDefault="00965514">
      <w:pPr>
        <w:ind w:left="284" w:hanging="284"/>
        <w:rPr>
          <w:rFonts w:ascii="Tahoma" w:hAnsi="Tahoma" w:cs="Tahoma"/>
          <w:sz w:val="22"/>
          <w:szCs w:val="22"/>
        </w:rPr>
      </w:pPr>
    </w:p>
    <w:p w:rsidR="000076E7" w:rsidRDefault="000076E7" w:rsidP="000076E7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10. Soweit ich/wir dem Anwendungsbereich des Lieferkettensorgfaltspflichtengesetzes (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) unter-liege(n)*, erkläre(n) ich/wir hiermit, dass nach § 22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kein Grund für den Ausschluss von der Vergabe öffentlicher Aufträge vorliegt.</w:t>
      </w:r>
    </w:p>
    <w:p w:rsidR="000076E7" w:rsidRDefault="000076E7" w:rsidP="000076E7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 xml:space="preserve">*Den Regelungen des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unterliegen Unternehmen, die ihre Hauptverwaltung, ihre Hauptnieder-</w:t>
      </w:r>
      <w:proofErr w:type="spellStart"/>
      <w:r>
        <w:rPr>
          <w:rFonts w:ascii="Tahoma" w:hAnsi="Tahoma" w:cs="Tahoma"/>
          <w:sz w:val="22"/>
          <w:szCs w:val="22"/>
        </w:rPr>
        <w:t>lassung</w:t>
      </w:r>
      <w:proofErr w:type="spellEnd"/>
      <w:r>
        <w:rPr>
          <w:rFonts w:ascii="Tahoma" w:hAnsi="Tahoma" w:cs="Tahoma"/>
          <w:sz w:val="22"/>
          <w:szCs w:val="22"/>
        </w:rPr>
        <w:t>, ihren Verwaltungssitz oder ihren satzungsmäßigen Sitz im Inland haben und in der Regel mindestens 3.000 Arbeitnehmer (ab 01.01.2024: 1.000 Arbeitnehmer) im Inland beschäftigen; ins Ausland entsandte Arbeitnehmer sind erfasst.</w:t>
      </w:r>
    </w:p>
    <w:p w:rsidR="000076E7" w:rsidRDefault="000076E7">
      <w:pPr>
        <w:ind w:left="284" w:hanging="284"/>
        <w:rPr>
          <w:rFonts w:ascii="Tahoma" w:hAnsi="Tahoma" w:cs="Tahoma"/>
          <w:sz w:val="22"/>
          <w:szCs w:val="22"/>
        </w:rPr>
      </w:pPr>
    </w:p>
    <w:p w:rsidR="00965514" w:rsidRPr="00E54B14" w:rsidRDefault="00D34C71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</w:t>
      </w:r>
      <w:r w:rsidR="000076E7">
        <w:rPr>
          <w:rFonts w:ascii="Tahoma" w:hAnsi="Tahoma" w:cs="Tahoma"/>
          <w:sz w:val="22"/>
          <w:szCs w:val="22"/>
        </w:rPr>
        <w:t>1</w:t>
      </w:r>
      <w:r w:rsidR="00965514" w:rsidRPr="00E54B14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="00965514" w:rsidRPr="00E54B14">
        <w:rPr>
          <w:rFonts w:ascii="Tahoma" w:hAnsi="Tahoma" w:cs="Tahoma"/>
          <w:sz w:val="22"/>
          <w:szCs w:val="22"/>
        </w:rPr>
        <w:t>Raum für weitere Erklärungen</w:t>
      </w:r>
    </w:p>
    <w:p w:rsidR="00965514" w:rsidRDefault="00965514">
      <w:pPr>
        <w:ind w:left="284" w:hanging="284"/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0"/>
      </w:tblGrid>
      <w:tr w:rsidR="00965514" w:rsidTr="00C938FA">
        <w:trPr>
          <w:trHeight w:val="736"/>
        </w:trPr>
        <w:tc>
          <w:tcPr>
            <w:tcW w:w="10050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2" w:name="Text24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2"/>
          </w:p>
        </w:tc>
      </w:tr>
    </w:tbl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Pr="00E54B14" w:rsidRDefault="006F55EE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fldChar w:fldCharType="begin">
          <w:ffData>
            <w:name w:val="Text42"/>
            <w:enabled/>
            <w:calcOnExit w:val="0"/>
            <w:textInput/>
          </w:ffData>
        </w:fldChar>
      </w:r>
      <w:bookmarkStart w:id="13" w:name="Text42"/>
      <w:r w:rsidRPr="00E54B14">
        <w:rPr>
          <w:rFonts w:ascii="Tahoma" w:hAnsi="Tahoma" w:cs="Tahoma"/>
          <w:sz w:val="22"/>
          <w:szCs w:val="22"/>
        </w:rPr>
        <w:instrText xml:space="preserve"> FORMTEXT </w:instrText>
      </w:r>
      <w:r w:rsidRPr="00E54B14">
        <w:rPr>
          <w:rFonts w:ascii="Tahoma" w:hAnsi="Tahoma" w:cs="Tahoma"/>
          <w:sz w:val="22"/>
          <w:szCs w:val="22"/>
        </w:rPr>
      </w:r>
      <w:r w:rsidRPr="00E54B14">
        <w:rPr>
          <w:rFonts w:ascii="Tahoma" w:hAnsi="Tahoma" w:cs="Tahoma"/>
          <w:sz w:val="22"/>
          <w:szCs w:val="22"/>
        </w:rPr>
        <w:fldChar w:fldCharType="separate"/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sz w:val="22"/>
          <w:szCs w:val="22"/>
        </w:rPr>
        <w:fldChar w:fldCharType="end"/>
      </w:r>
      <w:bookmarkEnd w:id="13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033"/>
      </w:tblGrid>
      <w:tr w:rsidR="00965514" w:rsidRPr="00E54B14">
        <w:trPr>
          <w:trHeight w:val="252"/>
        </w:trPr>
        <w:tc>
          <w:tcPr>
            <w:tcW w:w="5032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Ort, Datum</w:t>
            </w:r>
          </w:p>
        </w:tc>
        <w:tc>
          <w:tcPr>
            <w:tcW w:w="5033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</w:rPr>
              <w:t>Stempel und Unterschrift</w:t>
            </w:r>
            <w:r w:rsidR="00D569BE" w:rsidRPr="00E54B14">
              <w:rPr>
                <w:rFonts w:ascii="Tahoma" w:hAnsi="Tahoma" w:cs="Tahoma"/>
              </w:rPr>
              <w:t xml:space="preserve"> (bei Angeboten in Papierform)</w:t>
            </w:r>
          </w:p>
        </w:tc>
      </w:tr>
    </w:tbl>
    <w:p w:rsidR="00965514" w:rsidRDefault="00965514">
      <w:pPr>
        <w:ind w:left="284" w:hanging="284"/>
      </w:pPr>
    </w:p>
    <w:p w:rsidR="00965514" w:rsidRPr="00C14FC0" w:rsidRDefault="00965514">
      <w:pPr>
        <w:ind w:left="284" w:hanging="284"/>
        <w:rPr>
          <w:sz w:val="10"/>
          <w:szCs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965514" w:rsidRPr="00E54B14" w:rsidTr="00E54B14">
        <w:trPr>
          <w:trHeight w:hRule="exact" w:val="975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5514" w:rsidRPr="00E54B14" w:rsidRDefault="00965514" w:rsidP="00E9408D">
            <w:pPr>
              <w:pStyle w:val="9Punkt"/>
              <w:rPr>
                <w:rFonts w:ascii="Tahoma" w:hAnsi="Tahoma" w:cs="Tahoma"/>
                <w:b/>
                <w:sz w:val="22"/>
                <w:szCs w:val="22"/>
              </w:rPr>
            </w:pP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Elektronische Angebote können entweder </w:t>
            </w:r>
            <w:r w:rsidR="001133F1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 in Textform (einfache Signatur),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mit einer </w:t>
            </w:r>
            <w:r w:rsidR="00254856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fortgeschrittenen oder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qualifizierten Signatur </w:t>
            </w:r>
            <w:r w:rsidR="00E9408D">
              <w:rPr>
                <w:rFonts w:ascii="Tahoma" w:hAnsi="Tahoma" w:cs="Tahoma"/>
                <w:b/>
                <w:sz w:val="22"/>
                <w:szCs w:val="22"/>
              </w:rPr>
              <w:t>unterschrieben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 werden.</w:t>
            </w:r>
          </w:p>
        </w:tc>
      </w:tr>
    </w:tbl>
    <w:p w:rsidR="00965514" w:rsidRDefault="00965514">
      <w:pPr>
        <w:ind w:left="284" w:hanging="284"/>
        <w:rPr>
          <w:sz w:val="10"/>
        </w:rPr>
      </w:pPr>
    </w:p>
    <w:sectPr w:rsidR="00965514" w:rsidSect="00C14FC0">
      <w:pgSz w:w="11907" w:h="16840" w:code="9"/>
      <w:pgMar w:top="680" w:right="680" w:bottom="833" w:left="124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78FC"/>
    <w:multiLevelType w:val="multilevel"/>
    <w:tmpl w:val="4D5C4D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7A594F"/>
    <w:multiLevelType w:val="hybridMultilevel"/>
    <w:tmpl w:val="E35006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5E7048"/>
    <w:multiLevelType w:val="singleLevel"/>
    <w:tmpl w:val="87C643BE"/>
    <w:lvl w:ilvl="0">
      <w:start w:val="8"/>
      <w:numFmt w:val="decimal"/>
      <w:lvlText w:val="%1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4FBE03DB"/>
    <w:multiLevelType w:val="singleLevel"/>
    <w:tmpl w:val="2226569C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125"/>
      </w:pPr>
      <w:rPr>
        <w:rFonts w:hint="default"/>
      </w:rPr>
    </w:lvl>
  </w:abstractNum>
  <w:abstractNum w:abstractNumId="4" w15:restartNumberingAfterBreak="0">
    <w:nsid w:val="71411178"/>
    <w:multiLevelType w:val="singleLevel"/>
    <w:tmpl w:val="9B58FFE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6C3"/>
    <w:rsid w:val="000076E7"/>
    <w:rsid w:val="000A001C"/>
    <w:rsid w:val="00112897"/>
    <w:rsid w:val="001133F1"/>
    <w:rsid w:val="00163886"/>
    <w:rsid w:val="0018413A"/>
    <w:rsid w:val="001C573C"/>
    <w:rsid w:val="001D0E2C"/>
    <w:rsid w:val="001E36AF"/>
    <w:rsid w:val="00223A13"/>
    <w:rsid w:val="00254856"/>
    <w:rsid w:val="003834D0"/>
    <w:rsid w:val="0054626C"/>
    <w:rsid w:val="006050A9"/>
    <w:rsid w:val="006E0407"/>
    <w:rsid w:val="006F55EE"/>
    <w:rsid w:val="00763299"/>
    <w:rsid w:val="00913734"/>
    <w:rsid w:val="00965514"/>
    <w:rsid w:val="009A2B4B"/>
    <w:rsid w:val="00B0456D"/>
    <w:rsid w:val="00B579DA"/>
    <w:rsid w:val="00C14FC0"/>
    <w:rsid w:val="00C91467"/>
    <w:rsid w:val="00C938FA"/>
    <w:rsid w:val="00CB365D"/>
    <w:rsid w:val="00D06C1E"/>
    <w:rsid w:val="00D11CF0"/>
    <w:rsid w:val="00D34C71"/>
    <w:rsid w:val="00D569BE"/>
    <w:rsid w:val="00DC10C7"/>
    <w:rsid w:val="00DD0B30"/>
    <w:rsid w:val="00E54B14"/>
    <w:rsid w:val="00E874B0"/>
    <w:rsid w:val="00E9408D"/>
    <w:rsid w:val="00EA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11DE1E"/>
  <w15:chartTrackingRefBased/>
  <w15:docId w15:val="{6BB35644-F823-4E31-BB6E-B5E76973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1701"/>
        <w:tab w:val="left" w:pos="2268"/>
        <w:tab w:val="left" w:pos="2835"/>
        <w:tab w:val="left" w:pos="3119"/>
        <w:tab w:val="left" w:pos="3402"/>
        <w:tab w:val="left" w:pos="3969"/>
        <w:tab w:val="left" w:pos="4253"/>
        <w:tab w:val="left" w:pos="4536"/>
        <w:tab w:val="left" w:pos="5670"/>
        <w:tab w:val="left" w:pos="6237"/>
        <w:tab w:val="left" w:pos="6804"/>
        <w:tab w:val="left" w:pos="7371"/>
        <w:tab w:val="left" w:pos="7797"/>
        <w:tab w:val="right" w:pos="9072"/>
      </w:tabs>
      <w:ind w:left="567"/>
      <w:outlineLvl w:val="1"/>
    </w:pPr>
    <w:rPr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8Punkt">
    <w:name w:val="8 Punkt"/>
    <w:basedOn w:val="Textkrper"/>
    <w:pPr>
      <w:spacing w:after="0"/>
    </w:pPr>
    <w:rPr>
      <w:sz w:val="16"/>
    </w:rPr>
  </w:style>
  <w:style w:type="paragraph" w:styleId="Textkrper">
    <w:name w:val="Body Text"/>
    <w:basedOn w:val="Standard"/>
    <w:pPr>
      <w:spacing w:after="120"/>
    </w:pPr>
  </w:style>
  <w:style w:type="paragraph" w:customStyle="1" w:styleId="7Punkt">
    <w:name w:val="7 Punkt"/>
    <w:basedOn w:val="Textkrper"/>
    <w:pPr>
      <w:spacing w:after="0"/>
    </w:pPr>
    <w:rPr>
      <w:sz w:val="14"/>
    </w:rPr>
  </w:style>
  <w:style w:type="paragraph" w:customStyle="1" w:styleId="Bodytext">
    <w:name w:val="Bodytext"/>
    <w:basedOn w:val="Textkrper"/>
    <w:pPr>
      <w:spacing w:after="0"/>
    </w:pPr>
  </w:style>
  <w:style w:type="paragraph" w:customStyle="1" w:styleId="8PunktAriel">
    <w:name w:val="8 Punkt Ariel"/>
    <w:basedOn w:val="Textkrper"/>
    <w:pPr>
      <w:spacing w:after="0"/>
      <w:jc w:val="both"/>
    </w:pPr>
    <w:rPr>
      <w:sz w:val="16"/>
    </w:rPr>
  </w:style>
  <w:style w:type="paragraph" w:customStyle="1" w:styleId="6Punkt">
    <w:name w:val="6 Punkt"/>
    <w:basedOn w:val="Textkrper"/>
    <w:pPr>
      <w:spacing w:after="0"/>
    </w:pPr>
    <w:rPr>
      <w:sz w:val="12"/>
    </w:rPr>
  </w:style>
  <w:style w:type="paragraph" w:customStyle="1" w:styleId="9Punkt">
    <w:name w:val="9 Punkt"/>
    <w:basedOn w:val="Textkrper"/>
    <w:pPr>
      <w:spacing w:after="0"/>
    </w:pPr>
    <w:rPr>
      <w:sz w:val="18"/>
    </w:rPr>
  </w:style>
  <w:style w:type="paragraph" w:customStyle="1" w:styleId="Absatzklein">
    <w:name w:val="Absatz klein"/>
    <w:basedOn w:val="8Punkt"/>
    <w:rPr>
      <w:sz w:val="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22"/>
    </w:rPr>
  </w:style>
  <w:style w:type="paragraph" w:styleId="Sprechblasentext">
    <w:name w:val="Balloon Text"/>
    <w:basedOn w:val="Standard"/>
    <w:semiHidden/>
    <w:rsid w:val="009A2B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ergabewesen\Vordrucke\Angebot%20Liefer-%20und%20Dienstleistungen%20europaweite%20Ausschreibung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4CBB4-6B9F-4033-A5E7-68AC255AB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 Liefer- und Dienstleistungen europaweite Ausschreibungen.dotx</Template>
  <TotalTime>0</TotalTime>
  <Pages>2</Pages>
  <Words>403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 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subject/>
  <dc:creator>Sobotta, Nico</dc:creator>
  <cp:keywords/>
  <dc:description/>
  <cp:lastModifiedBy>Sobotta, Nico</cp:lastModifiedBy>
  <cp:revision>1</cp:revision>
  <cp:lastPrinted>2012-05-10T13:40:00Z</cp:lastPrinted>
  <dcterms:created xsi:type="dcterms:W3CDTF">2026-07-06T10:52:00Z</dcterms:created>
  <dcterms:modified xsi:type="dcterms:W3CDTF">2026-07-06T10:54:00Z</dcterms:modified>
</cp:coreProperties>
</file>