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BEECF" w14:textId="25A24F7E" w:rsidR="00D804DB" w:rsidRDefault="00D804DB" w:rsidP="00D804DB">
      <w:pPr>
        <w:pStyle w:val="LAEbene1"/>
        <w:numPr>
          <w:ilvl w:val="0"/>
          <w:numId w:val="0"/>
        </w:numPr>
        <w:ind w:left="567" w:hanging="567"/>
      </w:pPr>
      <w:r>
        <w:t>Hinweise zur Datenverarbeitung und zum Datenschutz</w:t>
      </w:r>
    </w:p>
    <w:tbl>
      <w:tblPr>
        <w:tblStyle w:val="Tabellenraster"/>
        <w:tblW w:w="9066" w:type="dxa"/>
        <w:tblLook w:val="04A0" w:firstRow="1" w:lastRow="0" w:firstColumn="1" w:lastColumn="0" w:noHBand="0" w:noVBand="1"/>
      </w:tblPr>
      <w:tblGrid>
        <w:gridCol w:w="1701"/>
        <w:gridCol w:w="2830"/>
        <w:gridCol w:w="2415"/>
        <w:gridCol w:w="2120"/>
      </w:tblGrid>
      <w:tr w:rsidR="00D804DB" w14:paraId="1A3EE6AB" w14:textId="77777777" w:rsidTr="19F8B44A">
        <w:tc>
          <w:tcPr>
            <w:tcW w:w="9066" w:type="dxa"/>
            <w:gridSpan w:val="4"/>
            <w:tcBorders>
              <w:top w:val="nil"/>
              <w:left w:val="nil"/>
              <w:right w:val="nil"/>
            </w:tcBorders>
          </w:tcPr>
          <w:p w14:paraId="1E255BC9" w14:textId="77777777" w:rsidR="00D804DB" w:rsidRPr="004E59E4" w:rsidRDefault="00D804DB" w:rsidP="00AB549B">
            <w:pPr>
              <w:pStyle w:val="LAText"/>
              <w:rPr>
                <w:szCs w:val="21"/>
              </w:rPr>
            </w:pPr>
            <w:r w:rsidRPr="004E59E4">
              <w:rPr>
                <w:szCs w:val="21"/>
              </w:rPr>
              <w:t>Leistung</w:t>
            </w:r>
          </w:p>
        </w:tc>
      </w:tr>
      <w:tr w:rsidR="00865CBD" w:rsidRPr="00690ACC" w14:paraId="4F69E70B" w14:textId="77777777" w:rsidTr="19F8B44A">
        <w:trPr>
          <w:trHeight w:val="454"/>
        </w:trPr>
        <w:tc>
          <w:tcPr>
            <w:tcW w:w="9066" w:type="dxa"/>
            <w:gridSpan w:val="4"/>
            <w:tcBorders>
              <w:bottom w:val="single" w:sz="4" w:space="0" w:color="auto"/>
            </w:tcBorders>
            <w:vAlign w:val="center"/>
          </w:tcPr>
          <w:p w14:paraId="7A23EDE2" w14:textId="2C77008B" w:rsidR="00865CBD" w:rsidRPr="00F57868" w:rsidRDefault="00E60461" w:rsidP="00F57868">
            <w:pPr>
              <w:pStyle w:val="Kopfzeile"/>
              <w:rPr>
                <w:sz w:val="20"/>
              </w:rPr>
            </w:pPr>
            <w:r>
              <w:rPr>
                <w:sz w:val="20"/>
              </w:rPr>
              <w:t>Imagefilm Zukunftsgärten</w:t>
            </w:r>
          </w:p>
        </w:tc>
      </w:tr>
      <w:tr w:rsidR="00D804DB" w14:paraId="7B244C95" w14:textId="77777777" w:rsidTr="19F8B44A">
        <w:tc>
          <w:tcPr>
            <w:tcW w:w="9066" w:type="dxa"/>
            <w:gridSpan w:val="4"/>
            <w:tcBorders>
              <w:left w:val="nil"/>
              <w:right w:val="nil"/>
            </w:tcBorders>
          </w:tcPr>
          <w:p w14:paraId="2CD17939" w14:textId="77777777" w:rsidR="00D804DB" w:rsidRPr="004E59E4" w:rsidRDefault="00D804DB" w:rsidP="00AB549B">
            <w:pPr>
              <w:pStyle w:val="LAText"/>
              <w:rPr>
                <w:szCs w:val="21"/>
              </w:rPr>
            </w:pPr>
            <w:r w:rsidRPr="004E59E4">
              <w:rPr>
                <w:szCs w:val="21"/>
              </w:rPr>
              <w:t>Vergabenummer</w:t>
            </w:r>
          </w:p>
        </w:tc>
      </w:tr>
      <w:tr w:rsidR="00A507B6" w14:paraId="6159A8C9" w14:textId="77777777" w:rsidTr="19F8B44A">
        <w:trPr>
          <w:trHeight w:val="454"/>
        </w:trPr>
        <w:tc>
          <w:tcPr>
            <w:tcW w:w="9066" w:type="dxa"/>
            <w:gridSpan w:val="4"/>
            <w:tcBorders>
              <w:bottom w:val="single" w:sz="4" w:space="0" w:color="auto"/>
            </w:tcBorders>
            <w:vAlign w:val="center"/>
          </w:tcPr>
          <w:p w14:paraId="3A9AD7E8" w14:textId="7569277F" w:rsidR="00A507B6" w:rsidRPr="004E59E4" w:rsidRDefault="00CB3AB6" w:rsidP="00A507B6">
            <w:pPr>
              <w:pStyle w:val="LAText"/>
              <w:spacing w:before="0"/>
              <w:jc w:val="left"/>
              <w:rPr>
                <w:szCs w:val="21"/>
              </w:rPr>
            </w:pPr>
            <w:r>
              <w:rPr>
                <w:rFonts w:eastAsia="Times New Roman"/>
                <w:szCs w:val="21"/>
                <w:lang w:eastAsia="de-DE"/>
              </w:rPr>
              <w:t>IGA-2026-P2000-00</w:t>
            </w:r>
            <w:r w:rsidR="001E4508">
              <w:rPr>
                <w:rFonts w:eastAsia="Times New Roman"/>
                <w:szCs w:val="21"/>
                <w:lang w:eastAsia="de-DE"/>
              </w:rPr>
              <w:t>4</w:t>
            </w:r>
          </w:p>
        </w:tc>
      </w:tr>
      <w:tr w:rsidR="00D804DB" w:rsidRPr="00EA77EA" w14:paraId="78F42D7A" w14:textId="77777777" w:rsidTr="19F8B44A">
        <w:tc>
          <w:tcPr>
            <w:tcW w:w="9066" w:type="dxa"/>
            <w:gridSpan w:val="4"/>
            <w:tcBorders>
              <w:top w:val="single" w:sz="4" w:space="0" w:color="auto"/>
              <w:left w:val="nil"/>
              <w:bottom w:val="nil"/>
              <w:right w:val="nil"/>
            </w:tcBorders>
          </w:tcPr>
          <w:p w14:paraId="7D4C7367" w14:textId="77777777" w:rsidR="00D804DB" w:rsidRPr="00EA77EA" w:rsidRDefault="00D804DB" w:rsidP="00AB549B">
            <w:pPr>
              <w:pStyle w:val="LAText1"/>
              <w:ind w:left="0"/>
              <w:rPr>
                <w:rFonts w:cs="Arial"/>
                <w:szCs w:val="21"/>
              </w:rPr>
            </w:pPr>
            <w:r w:rsidRPr="00EA77EA">
              <w:rPr>
                <w:rFonts w:cs="Arial"/>
                <w:szCs w:val="21"/>
              </w:rPr>
              <w:t xml:space="preserve">Hiermit informiert </w:t>
            </w:r>
          </w:p>
        </w:tc>
      </w:tr>
      <w:tr w:rsidR="00D804DB" w:rsidRPr="00EA77EA" w14:paraId="03F55A9C" w14:textId="77777777" w:rsidTr="19F8B44A">
        <w:tc>
          <w:tcPr>
            <w:tcW w:w="1701" w:type="dxa"/>
            <w:tcBorders>
              <w:top w:val="nil"/>
              <w:left w:val="nil"/>
              <w:bottom w:val="nil"/>
              <w:right w:val="nil"/>
            </w:tcBorders>
          </w:tcPr>
          <w:p w14:paraId="70A9A1F7" w14:textId="77777777" w:rsidR="00D804DB" w:rsidRPr="00EA77EA" w:rsidRDefault="00D804DB" w:rsidP="00D804DB">
            <w:pPr>
              <w:pStyle w:val="LAText"/>
              <w:rPr>
                <w:szCs w:val="21"/>
              </w:rPr>
            </w:pPr>
          </w:p>
        </w:tc>
        <w:tc>
          <w:tcPr>
            <w:tcW w:w="5245" w:type="dxa"/>
            <w:gridSpan w:val="2"/>
            <w:tcBorders>
              <w:top w:val="nil"/>
              <w:left w:val="nil"/>
              <w:bottom w:val="nil"/>
              <w:right w:val="nil"/>
            </w:tcBorders>
            <w:vAlign w:val="center"/>
          </w:tcPr>
          <w:p w14:paraId="36B77B17" w14:textId="06C66732" w:rsidR="00D804DB" w:rsidRPr="00EA77EA" w:rsidRDefault="00865CBD" w:rsidP="009534C5">
            <w:pPr>
              <w:pStyle w:val="LAText"/>
              <w:spacing w:before="0"/>
              <w:jc w:val="center"/>
              <w:rPr>
                <w:szCs w:val="21"/>
              </w:rPr>
            </w:pPr>
            <w:r w:rsidRPr="00A14109">
              <w:rPr>
                <w:szCs w:val="21"/>
              </w:rPr>
              <w:t xml:space="preserve">IGA 2027 </w:t>
            </w:r>
            <w:r w:rsidR="00E60461">
              <w:rPr>
                <w:szCs w:val="21"/>
              </w:rPr>
              <w:t xml:space="preserve">Ruhrgebiet </w:t>
            </w:r>
            <w:r w:rsidRPr="00A14109">
              <w:rPr>
                <w:szCs w:val="21"/>
              </w:rPr>
              <w:t>gGmbH</w:t>
            </w:r>
          </w:p>
        </w:tc>
        <w:tc>
          <w:tcPr>
            <w:tcW w:w="2120" w:type="dxa"/>
            <w:tcBorders>
              <w:top w:val="nil"/>
              <w:left w:val="nil"/>
              <w:bottom w:val="nil"/>
              <w:right w:val="nil"/>
            </w:tcBorders>
          </w:tcPr>
          <w:p w14:paraId="420CE68C" w14:textId="7EBB4095" w:rsidR="00D804DB" w:rsidRPr="00EA77EA" w:rsidRDefault="00D804DB" w:rsidP="00D804DB">
            <w:pPr>
              <w:pStyle w:val="LAText"/>
              <w:rPr>
                <w:szCs w:val="21"/>
              </w:rPr>
            </w:pPr>
          </w:p>
        </w:tc>
      </w:tr>
      <w:tr w:rsidR="00D804DB" w:rsidRPr="00EA77EA" w14:paraId="23CC155B" w14:textId="77777777" w:rsidTr="19F8B44A">
        <w:tc>
          <w:tcPr>
            <w:tcW w:w="9066" w:type="dxa"/>
            <w:gridSpan w:val="4"/>
            <w:tcBorders>
              <w:top w:val="nil"/>
              <w:left w:val="nil"/>
              <w:bottom w:val="nil"/>
              <w:right w:val="nil"/>
            </w:tcBorders>
          </w:tcPr>
          <w:p w14:paraId="37D28F31" w14:textId="77777777" w:rsidR="00D804DB" w:rsidRPr="00EA77EA" w:rsidRDefault="00D804DB" w:rsidP="00D804DB">
            <w:pPr>
              <w:pStyle w:val="LAText"/>
              <w:rPr>
                <w:szCs w:val="21"/>
              </w:rPr>
            </w:pPr>
            <w:r w:rsidRPr="00EA77EA">
              <w:rPr>
                <w:szCs w:val="21"/>
              </w:rPr>
              <w:t>(„der Auftraggeber“) den (</w:t>
            </w:r>
            <w:proofErr w:type="gramStart"/>
            <w:r w:rsidRPr="00EA77EA">
              <w:rPr>
                <w:szCs w:val="21"/>
              </w:rPr>
              <w:t>potentiellen</w:t>
            </w:r>
            <w:proofErr w:type="gramEnd"/>
            <w:r w:rsidRPr="00EA77EA">
              <w:rPr>
                <w:szCs w:val="21"/>
              </w:rPr>
              <w:t>) Auftragnehmer sowie seine Beschäftigten und Erfüllungsgehilfen über die Verarbeitung von personenbezogenen Daten durch den Auftraggeber im Zusammenhang mit dem Vergabeverfahren, dem Abschluss und der Durchführung des oben genannten Auftrages. Soweit der (</w:t>
            </w:r>
            <w:proofErr w:type="gramStart"/>
            <w:r w:rsidRPr="00EA77EA">
              <w:rPr>
                <w:szCs w:val="21"/>
              </w:rPr>
              <w:t>potentielle</w:t>
            </w:r>
            <w:proofErr w:type="gramEnd"/>
            <w:r w:rsidRPr="00EA77EA">
              <w:rPr>
                <w:szCs w:val="21"/>
              </w:rPr>
              <w:t>) Auftragnehmer, seine Beschäftigten oder Erfüllungsgehilfen natürliche Personen sind, deren Daten im Rahmen des Vertrags verarbeitet werden, sind sie jeweils eine von der Datenverarbeitung „betroffene Person“ im Sinne der nachfolgenden Erklärung.</w:t>
            </w:r>
          </w:p>
        </w:tc>
      </w:tr>
      <w:tr w:rsidR="00D804DB" w:rsidRPr="00EA77EA" w14:paraId="7B10954F" w14:textId="77777777" w:rsidTr="19F8B44A">
        <w:tc>
          <w:tcPr>
            <w:tcW w:w="9066" w:type="dxa"/>
            <w:gridSpan w:val="4"/>
            <w:tcBorders>
              <w:top w:val="nil"/>
              <w:left w:val="nil"/>
              <w:bottom w:val="nil"/>
              <w:right w:val="nil"/>
            </w:tcBorders>
          </w:tcPr>
          <w:p w14:paraId="48262970" w14:textId="77777777" w:rsidR="00D804DB" w:rsidRPr="00EA77EA" w:rsidRDefault="00D804DB" w:rsidP="00D804DB">
            <w:pPr>
              <w:pStyle w:val="LAText"/>
              <w:rPr>
                <w:b/>
                <w:bCs/>
                <w:szCs w:val="21"/>
              </w:rPr>
            </w:pPr>
            <w:r w:rsidRPr="00EA77EA">
              <w:rPr>
                <w:b/>
                <w:bCs/>
                <w:szCs w:val="21"/>
              </w:rPr>
              <w:t>Wer ist Verantwortlicher und Datenschutzbeauftragter?</w:t>
            </w:r>
          </w:p>
        </w:tc>
      </w:tr>
      <w:tr w:rsidR="00D804DB" w:rsidRPr="00EA77EA" w14:paraId="2D32BCE7" w14:textId="77777777" w:rsidTr="19F8B44A">
        <w:tc>
          <w:tcPr>
            <w:tcW w:w="9066" w:type="dxa"/>
            <w:gridSpan w:val="4"/>
            <w:tcBorders>
              <w:top w:val="nil"/>
              <w:left w:val="nil"/>
              <w:bottom w:val="nil"/>
              <w:right w:val="nil"/>
            </w:tcBorders>
          </w:tcPr>
          <w:p w14:paraId="463CFFEB" w14:textId="77777777" w:rsidR="00D804DB" w:rsidRPr="00EA77EA" w:rsidRDefault="00D804DB" w:rsidP="00D804DB">
            <w:pPr>
              <w:pStyle w:val="LAText"/>
              <w:rPr>
                <w:szCs w:val="21"/>
              </w:rPr>
            </w:pPr>
            <w:r w:rsidRPr="00EA77EA">
              <w:rPr>
                <w:szCs w:val="21"/>
              </w:rPr>
              <w:t>Die für das Datenschutzrecht Verantwortliche im Sinne der EU-Datenschutzgrundverordnung („DS-GVO“) sowie aller anderen anwendbaren datenschutzrechtlichen Bestimmungen der EU ist:</w:t>
            </w:r>
          </w:p>
        </w:tc>
      </w:tr>
      <w:tr w:rsidR="004E59E4" w:rsidRPr="00EA77EA" w14:paraId="72AEC424" w14:textId="77777777" w:rsidTr="19F8B44A">
        <w:trPr>
          <w:trHeight w:val="454"/>
        </w:trPr>
        <w:tc>
          <w:tcPr>
            <w:tcW w:w="4531" w:type="dxa"/>
            <w:gridSpan w:val="2"/>
            <w:vAlign w:val="center"/>
          </w:tcPr>
          <w:p w14:paraId="640B482D" w14:textId="77777777" w:rsidR="004E59E4" w:rsidRPr="00EA77EA" w:rsidRDefault="004E59E4" w:rsidP="004E59E4">
            <w:pPr>
              <w:pStyle w:val="LAText"/>
              <w:spacing w:before="0"/>
              <w:jc w:val="left"/>
              <w:rPr>
                <w:szCs w:val="21"/>
              </w:rPr>
            </w:pPr>
            <w:r w:rsidRPr="00EA77EA">
              <w:rPr>
                <w:szCs w:val="21"/>
              </w:rPr>
              <w:t>Öffentlicher Auftraggeber:</w:t>
            </w:r>
          </w:p>
        </w:tc>
        <w:tc>
          <w:tcPr>
            <w:tcW w:w="4535" w:type="dxa"/>
            <w:gridSpan w:val="2"/>
            <w:shd w:val="clear" w:color="auto" w:fill="D9E2F3" w:themeFill="accent1" w:themeFillTint="33"/>
            <w:vAlign w:val="center"/>
          </w:tcPr>
          <w:p w14:paraId="1FDCBF97" w14:textId="73C39D8D" w:rsidR="004E59E4" w:rsidRPr="00EA77EA" w:rsidRDefault="00A14109" w:rsidP="004E59E4">
            <w:pPr>
              <w:pStyle w:val="LAText"/>
              <w:spacing w:before="0"/>
              <w:jc w:val="left"/>
              <w:rPr>
                <w:szCs w:val="21"/>
              </w:rPr>
            </w:pPr>
            <w:r w:rsidRPr="00A14109">
              <w:rPr>
                <w:szCs w:val="21"/>
              </w:rPr>
              <w:t xml:space="preserve">IGA 2027 </w:t>
            </w:r>
            <w:r w:rsidR="006D5506">
              <w:rPr>
                <w:szCs w:val="21"/>
              </w:rPr>
              <w:t xml:space="preserve">Ruhrgebiet </w:t>
            </w:r>
            <w:r w:rsidRPr="00A14109">
              <w:rPr>
                <w:szCs w:val="21"/>
              </w:rPr>
              <w:t>gGmbH</w:t>
            </w:r>
          </w:p>
        </w:tc>
      </w:tr>
      <w:tr w:rsidR="00D804DB" w:rsidRPr="00EA77EA" w14:paraId="5DDCAACD" w14:textId="77777777" w:rsidTr="19F8B44A">
        <w:trPr>
          <w:trHeight w:val="454"/>
        </w:trPr>
        <w:tc>
          <w:tcPr>
            <w:tcW w:w="4531" w:type="dxa"/>
            <w:gridSpan w:val="2"/>
            <w:vAlign w:val="center"/>
          </w:tcPr>
          <w:p w14:paraId="35A79370" w14:textId="77777777" w:rsidR="00D804DB" w:rsidRPr="00EA77EA" w:rsidRDefault="00D804DB" w:rsidP="00F12984">
            <w:pPr>
              <w:pStyle w:val="LAText"/>
              <w:spacing w:before="0"/>
              <w:jc w:val="left"/>
              <w:rPr>
                <w:szCs w:val="21"/>
              </w:rPr>
            </w:pPr>
            <w:r w:rsidRPr="00EA77EA">
              <w:rPr>
                <w:szCs w:val="21"/>
              </w:rPr>
              <w:t>Straße, Hausnummer:</w:t>
            </w:r>
          </w:p>
        </w:tc>
        <w:tc>
          <w:tcPr>
            <w:tcW w:w="4535" w:type="dxa"/>
            <w:gridSpan w:val="2"/>
            <w:shd w:val="clear" w:color="auto" w:fill="D9E2F3" w:themeFill="accent1" w:themeFillTint="33"/>
            <w:vAlign w:val="center"/>
          </w:tcPr>
          <w:p w14:paraId="78CFFAFD" w14:textId="27871566" w:rsidR="00D804DB" w:rsidRPr="00EA77EA" w:rsidRDefault="00A14109" w:rsidP="00F12984">
            <w:pPr>
              <w:pStyle w:val="LAText"/>
              <w:spacing w:before="0"/>
              <w:jc w:val="left"/>
              <w:rPr>
                <w:szCs w:val="21"/>
              </w:rPr>
            </w:pPr>
            <w:proofErr w:type="spellStart"/>
            <w:r w:rsidRPr="00A14109">
              <w:rPr>
                <w:szCs w:val="21"/>
              </w:rPr>
              <w:t>Huyssenallee</w:t>
            </w:r>
            <w:proofErr w:type="spellEnd"/>
            <w:r w:rsidRPr="00A14109">
              <w:rPr>
                <w:szCs w:val="21"/>
              </w:rPr>
              <w:t xml:space="preserve"> 82-88</w:t>
            </w:r>
          </w:p>
        </w:tc>
      </w:tr>
      <w:tr w:rsidR="00D804DB" w:rsidRPr="00EA77EA" w14:paraId="0C7E317B" w14:textId="77777777" w:rsidTr="19F8B44A">
        <w:trPr>
          <w:trHeight w:val="454"/>
        </w:trPr>
        <w:tc>
          <w:tcPr>
            <w:tcW w:w="4531" w:type="dxa"/>
            <w:gridSpan w:val="2"/>
            <w:vAlign w:val="center"/>
          </w:tcPr>
          <w:p w14:paraId="75917414" w14:textId="77777777" w:rsidR="00D804DB" w:rsidRPr="00EA77EA" w:rsidRDefault="00D804DB" w:rsidP="00F12984">
            <w:pPr>
              <w:pStyle w:val="LAText"/>
              <w:spacing w:before="0"/>
              <w:jc w:val="left"/>
              <w:rPr>
                <w:szCs w:val="21"/>
              </w:rPr>
            </w:pPr>
            <w:r w:rsidRPr="00EA77EA">
              <w:rPr>
                <w:szCs w:val="21"/>
              </w:rPr>
              <w:t>PLZ, Ort:</w:t>
            </w:r>
          </w:p>
        </w:tc>
        <w:tc>
          <w:tcPr>
            <w:tcW w:w="4535" w:type="dxa"/>
            <w:gridSpan w:val="2"/>
            <w:shd w:val="clear" w:color="auto" w:fill="D9E2F3" w:themeFill="accent1" w:themeFillTint="33"/>
            <w:vAlign w:val="center"/>
          </w:tcPr>
          <w:p w14:paraId="681F1BE6" w14:textId="2C4D91B1" w:rsidR="00D804DB" w:rsidRPr="00EA77EA" w:rsidRDefault="00A14109" w:rsidP="00F12984">
            <w:pPr>
              <w:pStyle w:val="LAText"/>
              <w:spacing w:before="0"/>
              <w:jc w:val="left"/>
              <w:rPr>
                <w:szCs w:val="21"/>
              </w:rPr>
            </w:pPr>
            <w:r w:rsidRPr="00A14109">
              <w:rPr>
                <w:szCs w:val="21"/>
              </w:rPr>
              <w:t>45128 Essen</w:t>
            </w:r>
          </w:p>
        </w:tc>
      </w:tr>
      <w:tr w:rsidR="00D804DB" w:rsidRPr="00EA77EA" w14:paraId="74046D0C" w14:textId="77777777" w:rsidTr="19F8B44A">
        <w:tc>
          <w:tcPr>
            <w:tcW w:w="9066" w:type="dxa"/>
            <w:gridSpan w:val="4"/>
            <w:tcBorders>
              <w:top w:val="nil"/>
              <w:left w:val="nil"/>
              <w:bottom w:val="nil"/>
              <w:right w:val="nil"/>
            </w:tcBorders>
          </w:tcPr>
          <w:p w14:paraId="4D6D4532" w14:textId="77777777" w:rsidR="00D804DB" w:rsidRPr="00EA77EA" w:rsidRDefault="00D804DB" w:rsidP="00D804DB">
            <w:pPr>
              <w:pStyle w:val="LAText"/>
              <w:rPr>
                <w:szCs w:val="21"/>
              </w:rPr>
            </w:pPr>
            <w:r w:rsidRPr="00EA77EA">
              <w:rPr>
                <w:szCs w:val="21"/>
              </w:rPr>
              <w:t>Sollten Sie Fragen, Anregungen oder Kritik in Bezug auf den Datenschutz haben, kontaktieren Sie bitte unseren Datenschutzbeauftragen:</w:t>
            </w:r>
          </w:p>
        </w:tc>
      </w:tr>
      <w:tr w:rsidR="00440BF5" w:rsidRPr="00EA77EA" w14:paraId="16EC9070" w14:textId="77777777" w:rsidTr="19F8B44A">
        <w:trPr>
          <w:trHeight w:val="454"/>
        </w:trPr>
        <w:tc>
          <w:tcPr>
            <w:tcW w:w="4531" w:type="dxa"/>
            <w:gridSpan w:val="2"/>
            <w:vAlign w:val="center"/>
          </w:tcPr>
          <w:p w14:paraId="768B1593" w14:textId="77777777" w:rsidR="00440BF5" w:rsidRPr="00EA77EA" w:rsidRDefault="00440BF5" w:rsidP="00440BF5">
            <w:pPr>
              <w:pStyle w:val="LAText"/>
              <w:spacing w:before="0"/>
              <w:jc w:val="left"/>
              <w:rPr>
                <w:szCs w:val="21"/>
              </w:rPr>
            </w:pPr>
            <w:r w:rsidRPr="00EA77EA">
              <w:rPr>
                <w:szCs w:val="21"/>
              </w:rPr>
              <w:t>Straße, Hausnummer:</w:t>
            </w:r>
          </w:p>
        </w:tc>
        <w:tc>
          <w:tcPr>
            <w:tcW w:w="4535" w:type="dxa"/>
            <w:gridSpan w:val="2"/>
            <w:shd w:val="clear" w:color="auto" w:fill="D9E2F3" w:themeFill="accent1" w:themeFillTint="33"/>
            <w:vAlign w:val="center"/>
          </w:tcPr>
          <w:p w14:paraId="50C7AAB4" w14:textId="2F68FFE8" w:rsidR="00440BF5" w:rsidRPr="00EA77EA" w:rsidRDefault="00A14109" w:rsidP="00440BF5">
            <w:pPr>
              <w:pStyle w:val="LAText"/>
              <w:spacing w:before="0"/>
              <w:jc w:val="left"/>
              <w:rPr>
                <w:szCs w:val="21"/>
              </w:rPr>
            </w:pPr>
            <w:proofErr w:type="spellStart"/>
            <w:r w:rsidRPr="00A14109">
              <w:rPr>
                <w:szCs w:val="21"/>
              </w:rPr>
              <w:t>Huyssenallee</w:t>
            </w:r>
            <w:proofErr w:type="spellEnd"/>
            <w:r w:rsidRPr="00A14109">
              <w:rPr>
                <w:szCs w:val="21"/>
              </w:rPr>
              <w:t xml:space="preserve"> 82-88</w:t>
            </w:r>
          </w:p>
        </w:tc>
      </w:tr>
      <w:tr w:rsidR="00A14109" w:rsidRPr="00EA77EA" w14:paraId="0DEF30C7" w14:textId="77777777" w:rsidTr="19F8B44A">
        <w:trPr>
          <w:trHeight w:val="454"/>
        </w:trPr>
        <w:tc>
          <w:tcPr>
            <w:tcW w:w="4531" w:type="dxa"/>
            <w:gridSpan w:val="2"/>
            <w:vAlign w:val="center"/>
          </w:tcPr>
          <w:p w14:paraId="0C6DD263" w14:textId="77777777" w:rsidR="00A14109" w:rsidRPr="00EA77EA" w:rsidRDefault="00A14109" w:rsidP="00A14109">
            <w:pPr>
              <w:pStyle w:val="LAText"/>
              <w:spacing w:before="0"/>
              <w:jc w:val="left"/>
              <w:rPr>
                <w:szCs w:val="21"/>
              </w:rPr>
            </w:pPr>
            <w:r w:rsidRPr="00EA77EA">
              <w:rPr>
                <w:szCs w:val="21"/>
              </w:rPr>
              <w:t>PLZ, Ort:</w:t>
            </w:r>
          </w:p>
        </w:tc>
        <w:tc>
          <w:tcPr>
            <w:tcW w:w="4535" w:type="dxa"/>
            <w:gridSpan w:val="2"/>
            <w:shd w:val="clear" w:color="auto" w:fill="D9E2F3" w:themeFill="accent1" w:themeFillTint="33"/>
            <w:vAlign w:val="center"/>
          </w:tcPr>
          <w:p w14:paraId="6C2CCE31" w14:textId="53DAFA6D" w:rsidR="00A14109" w:rsidRPr="00EA77EA" w:rsidRDefault="00A14109" w:rsidP="00A14109">
            <w:pPr>
              <w:pStyle w:val="LAText"/>
              <w:spacing w:before="0"/>
              <w:jc w:val="left"/>
              <w:rPr>
                <w:szCs w:val="21"/>
              </w:rPr>
            </w:pPr>
            <w:r w:rsidRPr="00A14109">
              <w:rPr>
                <w:szCs w:val="21"/>
              </w:rPr>
              <w:t>45128 Essen</w:t>
            </w:r>
          </w:p>
        </w:tc>
      </w:tr>
      <w:tr w:rsidR="00440BF5" w:rsidRPr="00EA77EA" w14:paraId="68A4811F" w14:textId="77777777" w:rsidTr="19F8B44A">
        <w:trPr>
          <w:trHeight w:val="454"/>
        </w:trPr>
        <w:tc>
          <w:tcPr>
            <w:tcW w:w="4531" w:type="dxa"/>
            <w:gridSpan w:val="2"/>
            <w:vAlign w:val="center"/>
          </w:tcPr>
          <w:p w14:paraId="2C2F0940" w14:textId="77777777" w:rsidR="00440BF5" w:rsidRPr="00EA77EA" w:rsidRDefault="00440BF5" w:rsidP="00440BF5">
            <w:pPr>
              <w:pStyle w:val="LAText"/>
              <w:spacing w:before="0"/>
              <w:jc w:val="left"/>
              <w:rPr>
                <w:szCs w:val="21"/>
              </w:rPr>
            </w:pPr>
            <w:r w:rsidRPr="00EA77EA">
              <w:rPr>
                <w:szCs w:val="21"/>
              </w:rPr>
              <w:t>E-Mail:</w:t>
            </w:r>
          </w:p>
        </w:tc>
        <w:tc>
          <w:tcPr>
            <w:tcW w:w="4535" w:type="dxa"/>
            <w:gridSpan w:val="2"/>
            <w:shd w:val="clear" w:color="auto" w:fill="D9E2F3" w:themeFill="accent1" w:themeFillTint="33"/>
            <w:vAlign w:val="center"/>
          </w:tcPr>
          <w:p w14:paraId="2382B69E" w14:textId="18F60CC9" w:rsidR="00440BF5" w:rsidRPr="00EA77EA" w:rsidRDefault="00A14109" w:rsidP="00440BF5">
            <w:pPr>
              <w:pStyle w:val="LAText"/>
              <w:spacing w:before="0"/>
              <w:jc w:val="left"/>
              <w:rPr>
                <w:szCs w:val="21"/>
              </w:rPr>
            </w:pPr>
            <w:hyperlink r:id="rId11" w:tooltip="Kontakt Datenschutzbeauftragter des RVR" w:history="1">
              <w:r w:rsidRPr="00A14109">
                <w:rPr>
                  <w:szCs w:val="21"/>
                </w:rPr>
                <w:t>datenschutz@iga2027.ruhr</w:t>
              </w:r>
            </w:hyperlink>
          </w:p>
        </w:tc>
      </w:tr>
    </w:tbl>
    <w:p w14:paraId="68C61940" w14:textId="4C23AF9F" w:rsidR="004E59E4" w:rsidRDefault="004E59E4"/>
    <w:tbl>
      <w:tblPr>
        <w:tblStyle w:val="Tabellenraster"/>
        <w:tblW w:w="9066" w:type="dxa"/>
        <w:tblLook w:val="04A0" w:firstRow="1" w:lastRow="0" w:firstColumn="1" w:lastColumn="0" w:noHBand="0" w:noVBand="1"/>
      </w:tblPr>
      <w:tblGrid>
        <w:gridCol w:w="9066"/>
      </w:tblGrid>
      <w:tr w:rsidR="00D804DB" w:rsidRPr="00EA77EA" w14:paraId="4E6BF979" w14:textId="77777777" w:rsidTr="00D804DB">
        <w:tc>
          <w:tcPr>
            <w:tcW w:w="9066" w:type="dxa"/>
            <w:tcBorders>
              <w:top w:val="nil"/>
              <w:left w:val="nil"/>
              <w:bottom w:val="nil"/>
              <w:right w:val="nil"/>
            </w:tcBorders>
          </w:tcPr>
          <w:p w14:paraId="61C7F0C1" w14:textId="77777777" w:rsidR="00D804DB" w:rsidRPr="00EA77EA" w:rsidRDefault="00D804DB" w:rsidP="00D804DB">
            <w:pPr>
              <w:pStyle w:val="LAText"/>
              <w:rPr>
                <w:b/>
                <w:bCs/>
                <w:szCs w:val="21"/>
              </w:rPr>
            </w:pPr>
            <w:r w:rsidRPr="00EA77EA">
              <w:rPr>
                <w:b/>
                <w:bCs/>
                <w:szCs w:val="21"/>
              </w:rPr>
              <w:t>Welche Daten verarbeiten wir?</w:t>
            </w:r>
          </w:p>
        </w:tc>
      </w:tr>
      <w:tr w:rsidR="00D804DB" w:rsidRPr="00EA77EA" w14:paraId="64F123C7" w14:textId="77777777" w:rsidTr="00D804DB">
        <w:tc>
          <w:tcPr>
            <w:tcW w:w="9066" w:type="dxa"/>
            <w:tcBorders>
              <w:top w:val="nil"/>
              <w:left w:val="nil"/>
              <w:bottom w:val="nil"/>
              <w:right w:val="nil"/>
            </w:tcBorders>
          </w:tcPr>
          <w:p w14:paraId="1F4E7D3D" w14:textId="77777777" w:rsidR="00D804DB" w:rsidRPr="00EA77EA" w:rsidRDefault="00D804DB" w:rsidP="00D804DB">
            <w:pPr>
              <w:pStyle w:val="LAText"/>
              <w:rPr>
                <w:szCs w:val="21"/>
              </w:rPr>
            </w:pPr>
            <w:r w:rsidRPr="00EA77EA">
              <w:rPr>
                <w:szCs w:val="21"/>
              </w:rPr>
              <w:lastRenderedPageBreak/>
              <w:t>Der Auftraggeber verarbeitet die personenbezogenen Daten, die ihm im Rahmen des Vergabeverfahrens und der Durchführung des Vertrags vom (</w:t>
            </w:r>
            <w:proofErr w:type="gramStart"/>
            <w:r w:rsidRPr="00EA77EA">
              <w:rPr>
                <w:szCs w:val="21"/>
              </w:rPr>
              <w:t>potentiellen</w:t>
            </w:r>
            <w:proofErr w:type="gramEnd"/>
            <w:r w:rsidRPr="00EA77EA">
              <w:rPr>
                <w:szCs w:val="21"/>
              </w:rPr>
              <w:t>) Auftragnehmer, seinen Beschäftigten oder Erfüllungsgehilfen offengelegt werden. Dies können beispielsweise sein:</w:t>
            </w:r>
          </w:p>
          <w:p w14:paraId="21273E51" w14:textId="77777777" w:rsidR="00D804DB" w:rsidRPr="00EA77EA" w:rsidRDefault="00D804DB" w:rsidP="00C9504F">
            <w:pPr>
              <w:pStyle w:val="LAAufz1"/>
              <w:spacing w:before="120"/>
              <w:rPr>
                <w:szCs w:val="21"/>
              </w:rPr>
            </w:pPr>
            <w:r w:rsidRPr="00EA77EA">
              <w:rPr>
                <w:szCs w:val="21"/>
              </w:rPr>
              <w:t>die Firma, der Vorname und der Nachname des (</w:t>
            </w:r>
            <w:proofErr w:type="gramStart"/>
            <w:r w:rsidRPr="00EA77EA">
              <w:rPr>
                <w:szCs w:val="21"/>
              </w:rPr>
              <w:t>potentiellen</w:t>
            </w:r>
            <w:proofErr w:type="gramEnd"/>
            <w:r w:rsidRPr="00EA77EA">
              <w:rPr>
                <w:szCs w:val="21"/>
              </w:rPr>
              <w:t>) Auftragnehmers;</w:t>
            </w:r>
          </w:p>
          <w:p w14:paraId="798E62E5" w14:textId="77777777" w:rsidR="00D804DB" w:rsidRPr="00EA77EA" w:rsidRDefault="00D804DB" w:rsidP="00C9504F">
            <w:pPr>
              <w:pStyle w:val="LAAufz1"/>
              <w:spacing w:before="120"/>
              <w:rPr>
                <w:szCs w:val="21"/>
              </w:rPr>
            </w:pPr>
            <w:r w:rsidRPr="00EA77EA">
              <w:rPr>
                <w:szCs w:val="21"/>
              </w:rPr>
              <w:t>die Geschäftsadresse des (</w:t>
            </w:r>
            <w:proofErr w:type="gramStart"/>
            <w:r w:rsidRPr="00EA77EA">
              <w:rPr>
                <w:szCs w:val="21"/>
              </w:rPr>
              <w:t>potentiellen</w:t>
            </w:r>
            <w:proofErr w:type="gramEnd"/>
            <w:r w:rsidRPr="00EA77EA">
              <w:rPr>
                <w:szCs w:val="21"/>
              </w:rPr>
              <w:t>) Auftragnehmers;</w:t>
            </w:r>
          </w:p>
          <w:p w14:paraId="6674D13E" w14:textId="77777777" w:rsidR="00D804DB" w:rsidRPr="00EA77EA" w:rsidRDefault="00D804DB" w:rsidP="00C9504F">
            <w:pPr>
              <w:pStyle w:val="LAAufz1"/>
              <w:spacing w:before="120"/>
              <w:rPr>
                <w:szCs w:val="21"/>
              </w:rPr>
            </w:pPr>
            <w:r w:rsidRPr="00EA77EA">
              <w:rPr>
                <w:szCs w:val="21"/>
              </w:rPr>
              <w:t>der vollständige Name des Ansprechpartners (also der betroffenen Person);</w:t>
            </w:r>
          </w:p>
          <w:p w14:paraId="2A8C20A6" w14:textId="77777777" w:rsidR="00D804DB" w:rsidRPr="00EA77EA" w:rsidRDefault="00D804DB" w:rsidP="00C9504F">
            <w:pPr>
              <w:pStyle w:val="LAAufz1"/>
              <w:spacing w:before="120"/>
              <w:rPr>
                <w:szCs w:val="21"/>
              </w:rPr>
            </w:pPr>
            <w:r w:rsidRPr="00EA77EA">
              <w:rPr>
                <w:szCs w:val="21"/>
              </w:rPr>
              <w:t>das Unternehmen, für das die betroffene Person tätig ist;</w:t>
            </w:r>
          </w:p>
          <w:p w14:paraId="5CCD5413" w14:textId="77777777" w:rsidR="00D804DB" w:rsidRPr="00EA77EA" w:rsidRDefault="00D804DB" w:rsidP="00C9504F">
            <w:pPr>
              <w:pStyle w:val="LAAufz1"/>
              <w:spacing w:before="120"/>
              <w:rPr>
                <w:szCs w:val="21"/>
              </w:rPr>
            </w:pPr>
            <w:r w:rsidRPr="00EA77EA">
              <w:rPr>
                <w:szCs w:val="21"/>
              </w:rPr>
              <w:t>die Position der betroffenen Person im Unternehmen;</w:t>
            </w:r>
          </w:p>
          <w:p w14:paraId="4C1F3997" w14:textId="77777777" w:rsidR="00D804DB" w:rsidRPr="00EA77EA" w:rsidRDefault="00D804DB" w:rsidP="00C9504F">
            <w:pPr>
              <w:pStyle w:val="LAAufz1"/>
              <w:spacing w:before="120"/>
              <w:rPr>
                <w:szCs w:val="21"/>
              </w:rPr>
            </w:pPr>
            <w:r w:rsidRPr="00EA77EA">
              <w:rPr>
                <w:szCs w:val="21"/>
              </w:rPr>
              <w:t>die Kontaktdaten der betroffenen Person.</w:t>
            </w:r>
          </w:p>
        </w:tc>
      </w:tr>
      <w:tr w:rsidR="00D804DB" w:rsidRPr="00EA77EA" w14:paraId="74C71958" w14:textId="77777777" w:rsidTr="00D804DB">
        <w:tc>
          <w:tcPr>
            <w:tcW w:w="9066" w:type="dxa"/>
            <w:tcBorders>
              <w:top w:val="nil"/>
              <w:left w:val="nil"/>
              <w:bottom w:val="nil"/>
              <w:right w:val="nil"/>
            </w:tcBorders>
          </w:tcPr>
          <w:p w14:paraId="577669D6" w14:textId="77777777" w:rsidR="00D804DB" w:rsidRPr="00EA77EA" w:rsidRDefault="00D804DB" w:rsidP="00D804DB">
            <w:pPr>
              <w:pStyle w:val="LAText"/>
              <w:rPr>
                <w:szCs w:val="21"/>
              </w:rPr>
            </w:pPr>
            <w:r w:rsidRPr="00EA77EA">
              <w:rPr>
                <w:b/>
                <w:bCs/>
                <w:szCs w:val="21"/>
              </w:rPr>
              <w:t>Aufgrund welcher Rechtsgrundlage verarbeiten wir die Daten und zu welchen Zwecken?</w:t>
            </w:r>
          </w:p>
        </w:tc>
      </w:tr>
      <w:tr w:rsidR="00D804DB" w:rsidRPr="00EA77EA" w14:paraId="2BB7F825" w14:textId="77777777" w:rsidTr="00D804DB">
        <w:tc>
          <w:tcPr>
            <w:tcW w:w="9066" w:type="dxa"/>
            <w:tcBorders>
              <w:top w:val="nil"/>
              <w:left w:val="nil"/>
              <w:bottom w:val="nil"/>
              <w:right w:val="nil"/>
            </w:tcBorders>
          </w:tcPr>
          <w:p w14:paraId="152446AC" w14:textId="1392868B" w:rsidR="00D804DB" w:rsidRPr="00EA77EA" w:rsidRDefault="00D804DB" w:rsidP="00D804DB">
            <w:pPr>
              <w:pStyle w:val="LAText"/>
              <w:rPr>
                <w:szCs w:val="21"/>
              </w:rPr>
            </w:pPr>
            <w:r w:rsidRPr="00EA77EA">
              <w:rPr>
                <w:szCs w:val="21"/>
              </w:rPr>
              <w:t xml:space="preserve">Das Vergabeverfahren betreffend erheben und verarbeiten wir Daten der betroffenen Personen der jeweils </w:t>
            </w:r>
            <w:proofErr w:type="gramStart"/>
            <w:r w:rsidRPr="00EA77EA">
              <w:rPr>
                <w:szCs w:val="21"/>
              </w:rPr>
              <w:t>potentiellen</w:t>
            </w:r>
            <w:proofErr w:type="gramEnd"/>
            <w:r w:rsidRPr="00EA77EA">
              <w:rPr>
                <w:szCs w:val="21"/>
              </w:rPr>
              <w:t xml:space="preserve"> Auftragnehmer. Wir erhalten diese Daten von dem </w:t>
            </w:r>
            <w:proofErr w:type="gramStart"/>
            <w:r w:rsidRPr="00EA77EA">
              <w:rPr>
                <w:szCs w:val="21"/>
              </w:rPr>
              <w:t>potentiellen</w:t>
            </w:r>
            <w:proofErr w:type="gramEnd"/>
            <w:r w:rsidRPr="00EA77EA">
              <w:rPr>
                <w:szCs w:val="21"/>
              </w:rPr>
              <w:t xml:space="preserve"> Auftragnehmer. Dies dient dem Zweck, die Geeignetheit der Bewerber zu ermitteln und das für den Vertrag wirtschaftlichste Angebot zu bewerten. Wir verarbeiten die Daten der betroffenen Person im Vergabeverfahren auf Grundlage des Art. 6 Abs. 1 </w:t>
            </w:r>
            <w:proofErr w:type="spellStart"/>
            <w:r w:rsidRPr="00EA77EA">
              <w:rPr>
                <w:szCs w:val="21"/>
              </w:rPr>
              <w:t>lit</w:t>
            </w:r>
            <w:proofErr w:type="spellEnd"/>
            <w:r w:rsidRPr="00EA77EA">
              <w:rPr>
                <w:szCs w:val="21"/>
              </w:rPr>
              <w:t xml:space="preserve">. b), c), e) DS-GVO </w:t>
            </w:r>
            <w:r w:rsidR="008F37D2" w:rsidRPr="008F37D2">
              <w:rPr>
                <w:szCs w:val="21"/>
              </w:rPr>
              <w:t>und § 55 Landeshaushaltsordnung NRW (LHO NRW) nebst zugehörigen Verwaltungsvorschriften (VV) i. V. m. der Unterschwellenvergabeordnung (</w:t>
            </w:r>
            <w:proofErr w:type="spellStart"/>
            <w:r w:rsidR="008F37D2" w:rsidRPr="008F37D2">
              <w:rPr>
                <w:szCs w:val="21"/>
              </w:rPr>
              <w:t>UVgO</w:t>
            </w:r>
            <w:proofErr w:type="spellEnd"/>
            <w:r w:rsidR="008F37D2" w:rsidRPr="008F37D2">
              <w:rPr>
                <w:szCs w:val="21"/>
              </w:rPr>
              <w:t xml:space="preserve">) sowie Korruptionsbekämpfungsgesetz NRW. </w:t>
            </w:r>
            <w:r w:rsidRPr="00EA77EA">
              <w:rPr>
                <w:szCs w:val="21"/>
              </w:rPr>
              <w:t>Zum einen dient die Angabe der Daten der betroffenen Person der Vertragsanbahnung. Gleichzeitig erheben und verarbeiten wir die Daten im öffentlichen Interesse. Damit erfolgt die Datenverarbeitung in der Wahrnehmung einer öffentlichen Aufgabe im öffentlichen Interesse.</w:t>
            </w:r>
          </w:p>
        </w:tc>
      </w:tr>
      <w:tr w:rsidR="00D804DB" w:rsidRPr="00EA77EA" w14:paraId="596DA367" w14:textId="77777777" w:rsidTr="00D804DB">
        <w:tc>
          <w:tcPr>
            <w:tcW w:w="9066" w:type="dxa"/>
            <w:tcBorders>
              <w:top w:val="nil"/>
              <w:left w:val="nil"/>
              <w:bottom w:val="nil"/>
              <w:right w:val="nil"/>
            </w:tcBorders>
          </w:tcPr>
          <w:p w14:paraId="4BB77E1B" w14:textId="69F0CFB3" w:rsidR="00D804DB" w:rsidRPr="00EA77EA" w:rsidRDefault="00D804DB" w:rsidP="00D804DB">
            <w:pPr>
              <w:pStyle w:val="LAText1"/>
              <w:ind w:left="0"/>
              <w:rPr>
                <w:rFonts w:cs="Arial"/>
                <w:szCs w:val="21"/>
              </w:rPr>
            </w:pPr>
            <w:r w:rsidRPr="00EA77EA">
              <w:rPr>
                <w:rFonts w:cs="Arial"/>
                <w:szCs w:val="21"/>
              </w:rPr>
              <w:t xml:space="preserve">Nach Abschluss des Vertrages dient die Datenverarbeitung in erster Linie der Durchführung des Vertrages. Die vorrangige Rechtsgrundlage hierfür ist Art. 6 Abs. 1 </w:t>
            </w:r>
            <w:proofErr w:type="spellStart"/>
            <w:r w:rsidRPr="00EA77EA">
              <w:rPr>
                <w:rFonts w:cs="Arial"/>
                <w:szCs w:val="21"/>
              </w:rPr>
              <w:t>lit</w:t>
            </w:r>
            <w:proofErr w:type="spellEnd"/>
            <w:r w:rsidRPr="00EA77EA">
              <w:rPr>
                <w:rFonts w:cs="Arial"/>
                <w:szCs w:val="21"/>
              </w:rPr>
              <w:t xml:space="preserve">. b) DS-GVO. Gegebenenfalls können auch die dem Auftraggeber von der betroffenen Person gesondert erteilten Einwilligungen gemäß Art. 6 Abs. </w:t>
            </w:r>
            <w:proofErr w:type="gramStart"/>
            <w:r w:rsidRPr="00EA77EA">
              <w:rPr>
                <w:rFonts w:cs="Arial"/>
                <w:szCs w:val="21"/>
              </w:rPr>
              <w:t>1</w:t>
            </w:r>
            <w:proofErr w:type="gramEnd"/>
            <w:r w:rsidRPr="00EA77EA">
              <w:rPr>
                <w:rFonts w:cs="Arial"/>
                <w:szCs w:val="21"/>
              </w:rPr>
              <w:t xml:space="preserve"> S. 1 </w:t>
            </w:r>
            <w:proofErr w:type="spellStart"/>
            <w:r w:rsidRPr="00EA77EA">
              <w:rPr>
                <w:rFonts w:cs="Arial"/>
                <w:szCs w:val="21"/>
              </w:rPr>
              <w:t>lit</w:t>
            </w:r>
            <w:proofErr w:type="spellEnd"/>
            <w:r w:rsidRPr="00EA77EA">
              <w:rPr>
                <w:rFonts w:cs="Arial"/>
                <w:szCs w:val="21"/>
              </w:rPr>
              <w:t xml:space="preserve">. a) DS-GVO als datenschutzrechtliche Rechtsgrundlage herangezogen werden. Eine Einwilligung kann jederzeit mit Wirkung für die Zukunft widerrufen werden. Liegen gesetzliche Aufbewahrungsfristen vor, ist Art. 6 Abs. </w:t>
            </w:r>
            <w:proofErr w:type="gramStart"/>
            <w:r w:rsidRPr="00EA77EA">
              <w:rPr>
                <w:rFonts w:cs="Arial"/>
                <w:szCs w:val="21"/>
              </w:rPr>
              <w:t>1</w:t>
            </w:r>
            <w:proofErr w:type="gramEnd"/>
            <w:r w:rsidRPr="00EA77EA">
              <w:rPr>
                <w:rFonts w:cs="Arial"/>
                <w:szCs w:val="21"/>
              </w:rPr>
              <w:t xml:space="preserve"> S. 1 </w:t>
            </w:r>
            <w:proofErr w:type="spellStart"/>
            <w:r w:rsidRPr="00EA77EA">
              <w:rPr>
                <w:rFonts w:cs="Arial"/>
                <w:szCs w:val="21"/>
              </w:rPr>
              <w:t>lit</w:t>
            </w:r>
            <w:proofErr w:type="spellEnd"/>
            <w:r w:rsidRPr="00EA77EA">
              <w:rPr>
                <w:rFonts w:cs="Arial"/>
                <w:szCs w:val="21"/>
              </w:rPr>
              <w:t xml:space="preserve">. c) DS-GVO die richtige Rechtsgrundlage. Für den Fall, dass bei der betroffenen Person oder bei einer anderen natürlichen Person lebenswichtige Interessen beeinträchtigt sind, die eine Verarbeitung personenbezogener Daten erforderlich machen, dient Art. 6 Abs. </w:t>
            </w:r>
            <w:proofErr w:type="gramStart"/>
            <w:r w:rsidRPr="00EA77EA">
              <w:rPr>
                <w:rFonts w:cs="Arial"/>
                <w:szCs w:val="21"/>
              </w:rPr>
              <w:t>1</w:t>
            </w:r>
            <w:proofErr w:type="gramEnd"/>
            <w:r w:rsidRPr="00EA77EA">
              <w:rPr>
                <w:rFonts w:cs="Arial"/>
                <w:szCs w:val="21"/>
              </w:rPr>
              <w:t xml:space="preserve"> S. 1 </w:t>
            </w:r>
            <w:proofErr w:type="spellStart"/>
            <w:r w:rsidRPr="00EA77EA">
              <w:rPr>
                <w:rFonts w:cs="Arial"/>
                <w:szCs w:val="21"/>
              </w:rPr>
              <w:t>lit</w:t>
            </w:r>
            <w:proofErr w:type="spellEnd"/>
            <w:r w:rsidRPr="00EA77EA">
              <w:rPr>
                <w:rFonts w:cs="Arial"/>
                <w:szCs w:val="21"/>
              </w:rPr>
              <w:t xml:space="preserve">. d) DS-GVO als Rechtsgrundlage für diese Verarbeitung. Art. 6 Abs. </w:t>
            </w:r>
            <w:proofErr w:type="gramStart"/>
            <w:r w:rsidRPr="00EA77EA">
              <w:rPr>
                <w:rFonts w:cs="Arial"/>
                <w:szCs w:val="21"/>
              </w:rPr>
              <w:t>1</w:t>
            </w:r>
            <w:proofErr w:type="gramEnd"/>
            <w:r w:rsidRPr="00EA77EA">
              <w:rPr>
                <w:rFonts w:cs="Arial"/>
                <w:szCs w:val="21"/>
              </w:rPr>
              <w:t xml:space="preserve"> S. 1 </w:t>
            </w:r>
            <w:proofErr w:type="spellStart"/>
            <w:r w:rsidRPr="00EA77EA">
              <w:rPr>
                <w:rFonts w:cs="Arial"/>
                <w:szCs w:val="21"/>
              </w:rPr>
              <w:t>lit</w:t>
            </w:r>
            <w:proofErr w:type="spellEnd"/>
            <w:r w:rsidRPr="00EA77EA">
              <w:rPr>
                <w:rFonts w:cs="Arial"/>
                <w:szCs w:val="21"/>
              </w:rPr>
              <w:t xml:space="preserve">. e) DS-GVO </w:t>
            </w:r>
            <w:proofErr w:type="spellStart"/>
            <w:r w:rsidRPr="00EA77EA">
              <w:rPr>
                <w:rFonts w:cs="Arial"/>
                <w:szCs w:val="21"/>
              </w:rPr>
              <w:t>i.V.m</w:t>
            </w:r>
            <w:proofErr w:type="spellEnd"/>
            <w:r w:rsidRPr="00EA77EA">
              <w:rPr>
                <w:rFonts w:cs="Arial"/>
                <w:szCs w:val="21"/>
              </w:rPr>
              <w:t xml:space="preserve">. Art. </w:t>
            </w:r>
            <w:r w:rsidR="005973E1">
              <w:rPr>
                <w:rFonts w:cs="Arial"/>
                <w:szCs w:val="21"/>
              </w:rPr>
              <w:t>9</w:t>
            </w:r>
            <w:r w:rsidRPr="00EA77EA">
              <w:rPr>
                <w:rFonts w:cs="Arial"/>
                <w:szCs w:val="21"/>
              </w:rPr>
              <w:t xml:space="preserve"> LDSG </w:t>
            </w:r>
            <w:r w:rsidR="00430090">
              <w:rPr>
                <w:rFonts w:cs="Arial"/>
                <w:szCs w:val="21"/>
              </w:rPr>
              <w:t>NRW</w:t>
            </w:r>
            <w:r w:rsidR="00430090" w:rsidRPr="00EA77EA">
              <w:rPr>
                <w:rFonts w:cs="Arial"/>
                <w:szCs w:val="21"/>
              </w:rPr>
              <w:t xml:space="preserve"> </w:t>
            </w:r>
            <w:r w:rsidRPr="00EA77EA">
              <w:rPr>
                <w:rFonts w:cs="Arial"/>
                <w:szCs w:val="21"/>
              </w:rPr>
              <w:t>ist aus bereits beschriebenen Grund Rechtsgrundlage.</w:t>
            </w:r>
          </w:p>
        </w:tc>
      </w:tr>
      <w:tr w:rsidR="00D804DB" w:rsidRPr="00EA77EA" w14:paraId="4190B0C8" w14:textId="77777777" w:rsidTr="00D804DB">
        <w:tc>
          <w:tcPr>
            <w:tcW w:w="9066" w:type="dxa"/>
            <w:tcBorders>
              <w:top w:val="nil"/>
              <w:left w:val="nil"/>
              <w:bottom w:val="nil"/>
              <w:right w:val="nil"/>
            </w:tcBorders>
          </w:tcPr>
          <w:p w14:paraId="1A72CF8A" w14:textId="77777777" w:rsidR="00D804DB" w:rsidRPr="00EA77EA" w:rsidRDefault="00D804DB" w:rsidP="00D804DB">
            <w:pPr>
              <w:pStyle w:val="LAText1"/>
              <w:ind w:left="604" w:hanging="604"/>
              <w:rPr>
                <w:rFonts w:cs="Arial"/>
                <w:b/>
                <w:bCs/>
                <w:szCs w:val="21"/>
              </w:rPr>
            </w:pPr>
            <w:r w:rsidRPr="00EA77EA">
              <w:rPr>
                <w:rFonts w:cs="Arial"/>
                <w:b/>
                <w:bCs/>
                <w:szCs w:val="21"/>
              </w:rPr>
              <w:t>Welche Rechte hat die betroffene Person?</w:t>
            </w:r>
          </w:p>
        </w:tc>
      </w:tr>
      <w:tr w:rsidR="00D804DB" w:rsidRPr="00EA77EA" w14:paraId="0D0950EF" w14:textId="77777777" w:rsidTr="00D804DB">
        <w:tc>
          <w:tcPr>
            <w:tcW w:w="9066" w:type="dxa"/>
            <w:tcBorders>
              <w:top w:val="nil"/>
              <w:left w:val="nil"/>
              <w:bottom w:val="nil"/>
              <w:right w:val="nil"/>
            </w:tcBorders>
          </w:tcPr>
          <w:p w14:paraId="66DAC5B7" w14:textId="77777777" w:rsidR="00D804DB" w:rsidRPr="00EA77EA" w:rsidRDefault="00D804DB" w:rsidP="00D804DB">
            <w:pPr>
              <w:pStyle w:val="LAText1"/>
              <w:ind w:left="0"/>
              <w:rPr>
                <w:rFonts w:cs="Arial"/>
                <w:szCs w:val="21"/>
              </w:rPr>
            </w:pPr>
            <w:r w:rsidRPr="00EA77EA">
              <w:rPr>
                <w:rFonts w:cs="Arial"/>
                <w:szCs w:val="21"/>
              </w:rPr>
              <w:t>Sofern personenbezogene Daten im öffentlichen Interessen gemäß Art. 6 Abs. 1 </w:t>
            </w:r>
            <w:proofErr w:type="spellStart"/>
            <w:r w:rsidRPr="00EA77EA">
              <w:rPr>
                <w:rFonts w:cs="Arial"/>
                <w:szCs w:val="21"/>
              </w:rPr>
              <w:t>lit</w:t>
            </w:r>
            <w:proofErr w:type="spellEnd"/>
            <w:r w:rsidRPr="00EA77EA">
              <w:rPr>
                <w:rFonts w:cs="Arial"/>
                <w:szCs w:val="21"/>
              </w:rPr>
              <w:t xml:space="preserve">. e) DS-GVO verarbeitet werden, hat die betroffene Person das Recht, gemäß Art. 21 DS-GVO Widerspruch </w:t>
            </w:r>
            <w:r w:rsidRPr="00EA77EA">
              <w:rPr>
                <w:rFonts w:cs="Arial"/>
                <w:szCs w:val="21"/>
              </w:rPr>
              <w:lastRenderedPageBreak/>
              <w:t>gegen die Verarbeitung ihrer personenbezogenen Daten einzulegen, soweit dafür Gründe vorliegen, die sich aus ihrer besonderen Situation ergeben.</w:t>
            </w:r>
          </w:p>
          <w:p w14:paraId="71DFEE3F" w14:textId="77777777" w:rsidR="00D804DB" w:rsidRPr="00EA77EA" w:rsidRDefault="00D804DB" w:rsidP="00D804DB">
            <w:pPr>
              <w:pStyle w:val="LAText1"/>
              <w:ind w:left="0"/>
              <w:rPr>
                <w:rFonts w:cs="Arial"/>
                <w:szCs w:val="21"/>
              </w:rPr>
            </w:pPr>
            <w:r w:rsidRPr="00EA77EA">
              <w:rPr>
                <w:rFonts w:cs="Arial"/>
                <w:szCs w:val="21"/>
              </w:rPr>
              <w:t>Darüber hinaus stehen der betroffenen Person folgende Rechte zu, soweit wir personenbezogene Daten verarbeiten:</w:t>
            </w:r>
          </w:p>
          <w:p w14:paraId="36C3CEE3" w14:textId="37F505F7" w:rsidR="00D804DB" w:rsidRPr="00EA77EA" w:rsidRDefault="00D804DB" w:rsidP="00C9504F">
            <w:pPr>
              <w:pStyle w:val="LAAufz1"/>
              <w:spacing w:before="120"/>
              <w:rPr>
                <w:szCs w:val="21"/>
              </w:rPr>
            </w:pPr>
            <w:r w:rsidRPr="00EA77EA">
              <w:rPr>
                <w:szCs w:val="21"/>
              </w:rPr>
              <w:t xml:space="preserve">Über die bei uns gespeicherten Daten Auskunft bezüglich der Verarbeitung zu verlangen (vgl. Art. 15 DS-GVO </w:t>
            </w:r>
            <w:r w:rsidR="00AD60A0">
              <w:t>i. V. m. §§ 12-14 Datenschutzgesetz NRW (DSG NRW))</w:t>
            </w:r>
          </w:p>
          <w:p w14:paraId="10E4B8CE" w14:textId="77777777" w:rsidR="00D804DB" w:rsidRPr="00EA77EA" w:rsidRDefault="00D804DB" w:rsidP="00C9504F">
            <w:pPr>
              <w:pStyle w:val="LAAufz1"/>
              <w:spacing w:before="120"/>
              <w:rPr>
                <w:szCs w:val="21"/>
              </w:rPr>
            </w:pPr>
            <w:r w:rsidRPr="00EA77EA">
              <w:rPr>
                <w:szCs w:val="21"/>
              </w:rPr>
              <w:t>unrichtige Daten berichtigen zu lassen (vgl. Art. 16 DS-GVO);</w:t>
            </w:r>
          </w:p>
          <w:p w14:paraId="31925E40" w14:textId="77777777" w:rsidR="00D804DB" w:rsidRPr="00EA77EA" w:rsidRDefault="00D804DB" w:rsidP="00C9504F">
            <w:pPr>
              <w:pStyle w:val="LAAufz1"/>
              <w:spacing w:before="120"/>
              <w:rPr>
                <w:szCs w:val="21"/>
              </w:rPr>
            </w:pPr>
            <w:r w:rsidRPr="00EA77EA">
              <w:rPr>
                <w:szCs w:val="21"/>
              </w:rPr>
              <w:t>unter bestimmten Voraussetzungen ihre Daten löschen zu lassen (vgl. Art. 17 DS-GVO);</w:t>
            </w:r>
          </w:p>
          <w:p w14:paraId="5736858E" w14:textId="77777777" w:rsidR="00D804DB" w:rsidRPr="00EA77EA" w:rsidRDefault="00D804DB" w:rsidP="00C9504F">
            <w:pPr>
              <w:pStyle w:val="LAAufz1"/>
              <w:spacing w:before="120"/>
              <w:rPr>
                <w:szCs w:val="21"/>
              </w:rPr>
            </w:pPr>
            <w:r w:rsidRPr="00EA77EA">
              <w:rPr>
                <w:szCs w:val="21"/>
              </w:rPr>
              <w:t>ihre Daten in der Verarbeitung einschränken zu lassen (vgl. Art. 18 DS-GVO);</w:t>
            </w:r>
          </w:p>
          <w:p w14:paraId="61AE7D4A" w14:textId="77777777" w:rsidR="00D804DB" w:rsidRPr="00EA77EA" w:rsidRDefault="00D804DB" w:rsidP="00C9504F">
            <w:pPr>
              <w:pStyle w:val="LAAufz1"/>
              <w:spacing w:before="120"/>
              <w:rPr>
                <w:szCs w:val="21"/>
              </w:rPr>
            </w:pPr>
            <w:r w:rsidRPr="00EA77EA">
              <w:rPr>
                <w:szCs w:val="21"/>
              </w:rPr>
              <w:t>auf Unterrichtung (vgl. Art. 19 DS-GVO);</w:t>
            </w:r>
          </w:p>
          <w:p w14:paraId="7E095E84" w14:textId="77777777" w:rsidR="00D804DB" w:rsidRPr="00EA77EA" w:rsidRDefault="00D804DB" w:rsidP="00C9504F">
            <w:pPr>
              <w:pStyle w:val="LAAufz1"/>
              <w:spacing w:before="120"/>
              <w:rPr>
                <w:szCs w:val="21"/>
              </w:rPr>
            </w:pPr>
            <w:r w:rsidRPr="00EA77EA">
              <w:rPr>
                <w:szCs w:val="21"/>
              </w:rPr>
              <w:t>auf Datenübertragbarkeit (vgl. Art. 20 DS-GVO);</w:t>
            </w:r>
          </w:p>
          <w:p w14:paraId="487BD79A" w14:textId="77777777" w:rsidR="00D804DB" w:rsidRPr="00EA77EA" w:rsidRDefault="00D804DB" w:rsidP="00C9504F">
            <w:pPr>
              <w:pStyle w:val="LAAufz1"/>
              <w:spacing w:before="120"/>
              <w:rPr>
                <w:szCs w:val="21"/>
              </w:rPr>
            </w:pPr>
            <w:r w:rsidRPr="00EA77EA">
              <w:rPr>
                <w:szCs w:val="21"/>
              </w:rPr>
              <w:t>auf Widerruf der datenschutzrechtlich erteilten Einwilligungserklärung (vgl. Art. 7 DS GVO);</w:t>
            </w:r>
          </w:p>
          <w:p w14:paraId="520B0D47" w14:textId="77777777" w:rsidR="00D804DB" w:rsidRPr="00EA77EA" w:rsidRDefault="00D804DB" w:rsidP="00C9504F">
            <w:pPr>
              <w:pStyle w:val="LAAufz1"/>
              <w:spacing w:before="120"/>
              <w:rPr>
                <w:szCs w:val="21"/>
              </w:rPr>
            </w:pPr>
            <w:r w:rsidRPr="00EA77EA">
              <w:rPr>
                <w:szCs w:val="21"/>
              </w:rPr>
              <w:t>sich bei einer Aufsichtsbehörde zu beschweren (vgl. Art. 77 DS-GVO).</w:t>
            </w:r>
          </w:p>
        </w:tc>
      </w:tr>
      <w:tr w:rsidR="00D804DB" w:rsidRPr="00EA77EA" w14:paraId="7ECF3BB0" w14:textId="77777777" w:rsidTr="00D804DB">
        <w:tc>
          <w:tcPr>
            <w:tcW w:w="9066" w:type="dxa"/>
            <w:tcBorders>
              <w:top w:val="nil"/>
              <w:left w:val="nil"/>
              <w:bottom w:val="nil"/>
              <w:right w:val="nil"/>
            </w:tcBorders>
          </w:tcPr>
          <w:p w14:paraId="3972A921" w14:textId="77777777" w:rsidR="00D804DB" w:rsidRPr="00EA77EA" w:rsidRDefault="00D804DB" w:rsidP="00D804DB">
            <w:pPr>
              <w:pStyle w:val="LAText1"/>
              <w:ind w:left="0"/>
              <w:rPr>
                <w:rFonts w:cs="Arial"/>
                <w:b/>
                <w:bCs/>
                <w:szCs w:val="21"/>
              </w:rPr>
            </w:pPr>
            <w:r w:rsidRPr="00EA77EA">
              <w:rPr>
                <w:rFonts w:cs="Arial"/>
                <w:b/>
                <w:bCs/>
                <w:szCs w:val="21"/>
              </w:rPr>
              <w:lastRenderedPageBreak/>
              <w:t>Gegenüber wem legen wir die Daten der betroffenen Person offen?</w:t>
            </w:r>
          </w:p>
        </w:tc>
      </w:tr>
      <w:tr w:rsidR="00D804DB" w:rsidRPr="00EA77EA" w14:paraId="61E8A6EC" w14:textId="77777777" w:rsidTr="00D804DB">
        <w:tc>
          <w:tcPr>
            <w:tcW w:w="9066" w:type="dxa"/>
            <w:tcBorders>
              <w:top w:val="nil"/>
              <w:left w:val="nil"/>
              <w:bottom w:val="nil"/>
              <w:right w:val="nil"/>
            </w:tcBorders>
          </w:tcPr>
          <w:p w14:paraId="6F31D3EF" w14:textId="77777777" w:rsidR="00D804DB" w:rsidRPr="00EA77EA" w:rsidRDefault="00D804DB" w:rsidP="00D804DB">
            <w:pPr>
              <w:pStyle w:val="LAText1"/>
              <w:ind w:left="0"/>
              <w:rPr>
                <w:rFonts w:cs="Arial"/>
                <w:szCs w:val="21"/>
              </w:rPr>
            </w:pPr>
            <w:r w:rsidRPr="00EA77EA">
              <w:rPr>
                <w:rFonts w:cs="Arial"/>
                <w:szCs w:val="21"/>
              </w:rPr>
              <w:t>Innerhalb des Auftraggebers erhalten nur die Personen und Stellen die Daten der betroffenen Person, die diese zur Erfüllung unserer vertraglichen und gesetzlichen Pflichten benötigen. Wir werden die personenbezogenen Daten generell nur im Rahmen der geltenden Datenschutzgesetze an Dienstleister, Geschäftspartner und andere Dritte weitergeben. Wir können die Daten gegenüber einem Dritten offenlegen, wenn wir dies aufgrund eines Gesetzes oder Rechtsverfahrens müssen. Zu den gesetzlich zulässigen Übermittlungen können insbesondere gehören:</w:t>
            </w:r>
          </w:p>
          <w:p w14:paraId="659C618C" w14:textId="77777777" w:rsidR="00D804DB" w:rsidRPr="00EA77EA" w:rsidRDefault="00D804DB" w:rsidP="00C9504F">
            <w:pPr>
              <w:pStyle w:val="LAAufz1"/>
              <w:spacing w:before="120"/>
              <w:rPr>
                <w:szCs w:val="21"/>
              </w:rPr>
            </w:pPr>
            <w:r w:rsidRPr="00EA77EA">
              <w:rPr>
                <w:szCs w:val="21"/>
              </w:rPr>
              <w:t>die zuständige Vergabekammer, das zuständige Oberlandesgericht, der Bundesgerichtshof im Falle von Nachprüfungsverfahren; die zuständigen Zivilgerichte im Falle von Schadensersatzklagen;</w:t>
            </w:r>
          </w:p>
          <w:p w14:paraId="3B571D17" w14:textId="77777777" w:rsidR="00D804DB" w:rsidRPr="00EA77EA" w:rsidRDefault="00D804DB" w:rsidP="00C9504F">
            <w:pPr>
              <w:pStyle w:val="LAAufz1"/>
              <w:spacing w:before="120"/>
              <w:rPr>
                <w:szCs w:val="21"/>
              </w:rPr>
            </w:pPr>
            <w:r w:rsidRPr="00EA77EA">
              <w:rPr>
                <w:szCs w:val="21"/>
              </w:rPr>
              <w:t>Gewerbezentralregister und/oder Wettbewerbsregister;</w:t>
            </w:r>
          </w:p>
          <w:p w14:paraId="1803BE0B" w14:textId="77777777" w:rsidR="00D804DB" w:rsidRPr="00EA77EA" w:rsidRDefault="00D804DB" w:rsidP="00C9504F">
            <w:pPr>
              <w:pStyle w:val="LAAufz1"/>
              <w:spacing w:before="120"/>
              <w:rPr>
                <w:szCs w:val="21"/>
              </w:rPr>
            </w:pPr>
            <w:r w:rsidRPr="00EA77EA">
              <w:rPr>
                <w:szCs w:val="21"/>
              </w:rPr>
              <w:t>unterlegene Bieter im Rahmen einer Information gemäß § 134 GWB bzw. auf Antrag in den Grenzen der vergaberechtlichen Auskunftspflichten;</w:t>
            </w:r>
          </w:p>
          <w:p w14:paraId="629E78CC" w14:textId="77777777" w:rsidR="00D804DB" w:rsidRPr="00EA77EA" w:rsidRDefault="00D804DB" w:rsidP="00C9504F">
            <w:pPr>
              <w:pStyle w:val="LAAufz1"/>
              <w:spacing w:before="120"/>
              <w:rPr>
                <w:szCs w:val="21"/>
              </w:rPr>
            </w:pPr>
            <w:r w:rsidRPr="00EA77EA">
              <w:rPr>
                <w:szCs w:val="21"/>
              </w:rPr>
              <w:t>unterstützend und/oder beratend hinzugezogene Dritte (wie z.B. Architekten, Ingenieure, Projektsteurer, Rechtsberater im Zusammenhang mit der Prüfung und Wertung von Teilnahmeanträgen und Angeboten);</w:t>
            </w:r>
          </w:p>
          <w:p w14:paraId="748D0AEA" w14:textId="77777777" w:rsidR="00D804DB" w:rsidRPr="00EA77EA" w:rsidRDefault="00D804DB" w:rsidP="00C9504F">
            <w:pPr>
              <w:pStyle w:val="LAAufz1"/>
              <w:spacing w:before="120"/>
              <w:rPr>
                <w:szCs w:val="21"/>
              </w:rPr>
            </w:pPr>
            <w:r w:rsidRPr="00EA77EA">
              <w:rPr>
                <w:szCs w:val="21"/>
              </w:rPr>
              <w:t>Auftragsverarbeiter im Rahmen des vergaberechtlich Zulässigen, insbesondere im Zusammenhang mit der Nutzung der e-Vergabe-Plattform.</w:t>
            </w:r>
          </w:p>
        </w:tc>
      </w:tr>
    </w:tbl>
    <w:p w14:paraId="225EBAB6" w14:textId="77777777" w:rsidR="00C9504F" w:rsidRDefault="00C9504F">
      <w:r>
        <w:br w:type="column"/>
      </w:r>
    </w:p>
    <w:tbl>
      <w:tblPr>
        <w:tblStyle w:val="Tabellenraster"/>
        <w:tblW w:w="9066" w:type="dxa"/>
        <w:tblLook w:val="04A0" w:firstRow="1" w:lastRow="0" w:firstColumn="1" w:lastColumn="0" w:noHBand="0" w:noVBand="1"/>
      </w:tblPr>
      <w:tblGrid>
        <w:gridCol w:w="9066"/>
      </w:tblGrid>
      <w:tr w:rsidR="00D804DB" w:rsidRPr="00EA77EA" w14:paraId="20092A14" w14:textId="77777777" w:rsidTr="00D804DB">
        <w:tc>
          <w:tcPr>
            <w:tcW w:w="9066" w:type="dxa"/>
            <w:tcBorders>
              <w:top w:val="nil"/>
              <w:left w:val="nil"/>
              <w:bottom w:val="nil"/>
              <w:right w:val="nil"/>
            </w:tcBorders>
          </w:tcPr>
          <w:p w14:paraId="1D7B5119" w14:textId="77777777" w:rsidR="006B4E82" w:rsidRDefault="00D804DB" w:rsidP="00D804DB">
            <w:pPr>
              <w:pStyle w:val="LAText1"/>
              <w:ind w:left="0"/>
              <w:rPr>
                <w:rFonts w:cs="Arial"/>
                <w:b/>
                <w:bCs/>
                <w:szCs w:val="21"/>
              </w:rPr>
            </w:pPr>
            <w:r w:rsidRPr="00EA77EA">
              <w:rPr>
                <w:rFonts w:cs="Arial"/>
                <w:b/>
                <w:bCs/>
                <w:szCs w:val="21"/>
              </w:rPr>
              <w:t>Wann löschen wir die Daten der betroffenen Person</w:t>
            </w:r>
            <w:r w:rsidR="006B4E82">
              <w:rPr>
                <w:rFonts w:cs="Arial"/>
                <w:b/>
                <w:bCs/>
                <w:szCs w:val="21"/>
              </w:rPr>
              <w:t>?</w:t>
            </w:r>
          </w:p>
          <w:p w14:paraId="35588593" w14:textId="33FA1EC6" w:rsidR="006B4E82" w:rsidRPr="00EA77EA" w:rsidRDefault="006B4E82" w:rsidP="00D804DB">
            <w:pPr>
              <w:pStyle w:val="LAText1"/>
              <w:ind w:left="0"/>
              <w:rPr>
                <w:rFonts w:cs="Arial"/>
                <w:b/>
                <w:bCs/>
                <w:szCs w:val="21"/>
              </w:rPr>
            </w:pPr>
            <w:r w:rsidRPr="006B4E82">
              <w:rPr>
                <w:rFonts w:cs="Arial"/>
                <w:szCs w:val="21"/>
              </w:rPr>
              <w:t>Maßstab für die Dauer der Speicherung personenbezogener Daten sind die haushaltsrechtlichen Aufbewahrungsfristen. Diese beträgt nach den VV zu § 71 LHO NRW (Aufbewahrungsbestimmungen) grundsätzlich fünf Jahre nach Ablauf des letzten Beschaffungsvorfalls. Längere Fristen bleiben im Einzelfall unberührt.</w:t>
            </w:r>
          </w:p>
        </w:tc>
      </w:tr>
      <w:tr w:rsidR="00D804DB" w:rsidRPr="00EA77EA" w14:paraId="056BAF7A" w14:textId="77777777" w:rsidTr="00D804DB">
        <w:tc>
          <w:tcPr>
            <w:tcW w:w="9066" w:type="dxa"/>
            <w:tcBorders>
              <w:top w:val="nil"/>
              <w:left w:val="nil"/>
              <w:bottom w:val="nil"/>
              <w:right w:val="nil"/>
            </w:tcBorders>
          </w:tcPr>
          <w:p w14:paraId="1A9FF44B" w14:textId="34E58AFF" w:rsidR="00D804DB" w:rsidRPr="00EA77EA" w:rsidRDefault="00D804DB" w:rsidP="00D804DB">
            <w:pPr>
              <w:pStyle w:val="LAText1"/>
              <w:ind w:left="0"/>
              <w:rPr>
                <w:rFonts w:cs="Arial"/>
                <w:szCs w:val="21"/>
              </w:rPr>
            </w:pPr>
            <w:r w:rsidRPr="00EA77EA">
              <w:rPr>
                <w:rFonts w:cs="Arial"/>
                <w:szCs w:val="21"/>
              </w:rPr>
              <w:t>Wir löschen die Daten, soweit sie für die jeweilige Erreichung des Zwecks der Verarbeitung nicht mehr erforderlich sind und keine gesetzlichen Aufbewahrungspflichten bestehen.</w:t>
            </w:r>
          </w:p>
        </w:tc>
      </w:tr>
      <w:tr w:rsidR="00D804DB" w:rsidRPr="00EA77EA" w14:paraId="5F519218" w14:textId="77777777" w:rsidTr="00D804DB">
        <w:tc>
          <w:tcPr>
            <w:tcW w:w="9066" w:type="dxa"/>
            <w:tcBorders>
              <w:top w:val="nil"/>
              <w:left w:val="nil"/>
              <w:bottom w:val="nil"/>
              <w:right w:val="nil"/>
            </w:tcBorders>
          </w:tcPr>
          <w:p w14:paraId="0F3780B6" w14:textId="77777777" w:rsidR="00D804DB" w:rsidRPr="00EA77EA" w:rsidRDefault="00D804DB" w:rsidP="00D804DB">
            <w:pPr>
              <w:pStyle w:val="LAText1"/>
              <w:ind w:left="0"/>
              <w:rPr>
                <w:rFonts w:cs="Arial"/>
                <w:b/>
                <w:bCs/>
                <w:szCs w:val="21"/>
              </w:rPr>
            </w:pPr>
            <w:r w:rsidRPr="00EA77EA">
              <w:rPr>
                <w:rFonts w:cs="Arial"/>
                <w:b/>
                <w:bCs/>
                <w:szCs w:val="21"/>
              </w:rPr>
              <w:t>Werden Daten in ein Drittland übermittelt?</w:t>
            </w:r>
          </w:p>
        </w:tc>
      </w:tr>
      <w:tr w:rsidR="00D804DB" w:rsidRPr="00EA77EA" w14:paraId="5FEB7F76" w14:textId="77777777" w:rsidTr="00D804DB">
        <w:tc>
          <w:tcPr>
            <w:tcW w:w="9066" w:type="dxa"/>
            <w:tcBorders>
              <w:top w:val="nil"/>
              <w:left w:val="nil"/>
              <w:bottom w:val="nil"/>
              <w:right w:val="nil"/>
            </w:tcBorders>
          </w:tcPr>
          <w:p w14:paraId="575E839A" w14:textId="77777777" w:rsidR="00D804DB" w:rsidRPr="00EA77EA" w:rsidRDefault="00D804DB" w:rsidP="00D804DB">
            <w:pPr>
              <w:pStyle w:val="LAText1"/>
              <w:ind w:left="0"/>
              <w:rPr>
                <w:rFonts w:cs="Arial"/>
                <w:szCs w:val="21"/>
              </w:rPr>
            </w:pPr>
            <w:r w:rsidRPr="00EA77EA">
              <w:rPr>
                <w:rFonts w:cs="Arial"/>
                <w:szCs w:val="21"/>
              </w:rPr>
              <w:t>Sollten wir Daten an Dienstleister außerhalb des Europäischen Wirtschaftsraums übermitteln, erfolgt die Übermittlung nur, soweit dem Drittland durch die EU-Kommission ein angemessenes Datenschutzniveau bestätigt wurde oder andere angemessene Datenschutzgarantien (z. B. EU-Standardvertragsklauseln) vorhanden sind. Ohne angemessene Datenschutzgarantien kann eine Übermittlung in ein Drittland ausnahmsweise auch dann erfolgen, wenn die Voraussetzungen von Art. 49 DS-GVO vorliegen</w:t>
            </w:r>
            <w:bookmarkStart w:id="0" w:name="_Toc512350072"/>
            <w:bookmarkStart w:id="1" w:name="_Toc512350073"/>
            <w:bookmarkEnd w:id="0"/>
            <w:bookmarkEnd w:id="1"/>
            <w:r w:rsidRPr="00EA77EA">
              <w:rPr>
                <w:rFonts w:cs="Arial"/>
                <w:szCs w:val="21"/>
              </w:rPr>
              <w:t>.</w:t>
            </w:r>
          </w:p>
        </w:tc>
      </w:tr>
      <w:tr w:rsidR="00D804DB" w:rsidRPr="00EA77EA" w14:paraId="7037D573" w14:textId="77777777" w:rsidTr="00D804DB">
        <w:tc>
          <w:tcPr>
            <w:tcW w:w="9066" w:type="dxa"/>
            <w:tcBorders>
              <w:top w:val="nil"/>
              <w:left w:val="nil"/>
              <w:bottom w:val="nil"/>
              <w:right w:val="nil"/>
            </w:tcBorders>
          </w:tcPr>
          <w:p w14:paraId="6885CDDF" w14:textId="77777777" w:rsidR="00D804DB" w:rsidRPr="00EA77EA" w:rsidRDefault="00D804DB" w:rsidP="00D804DB">
            <w:pPr>
              <w:pStyle w:val="LAText1"/>
              <w:ind w:left="0"/>
              <w:rPr>
                <w:rFonts w:cs="Arial"/>
                <w:b/>
                <w:bCs/>
                <w:szCs w:val="21"/>
              </w:rPr>
            </w:pPr>
            <w:r w:rsidRPr="00EA77EA">
              <w:rPr>
                <w:rFonts w:cs="Arial"/>
                <w:b/>
                <w:bCs/>
                <w:szCs w:val="21"/>
              </w:rPr>
              <w:t>Wer ist die zuständige Aufsichtsbehörde?</w:t>
            </w:r>
          </w:p>
        </w:tc>
      </w:tr>
      <w:tr w:rsidR="00D804DB" w:rsidRPr="00EA77EA" w14:paraId="3DC90FF9" w14:textId="77777777" w:rsidTr="00D804DB">
        <w:tc>
          <w:tcPr>
            <w:tcW w:w="9066" w:type="dxa"/>
            <w:tcBorders>
              <w:top w:val="nil"/>
              <w:left w:val="nil"/>
              <w:bottom w:val="nil"/>
              <w:right w:val="nil"/>
            </w:tcBorders>
          </w:tcPr>
          <w:p w14:paraId="29049D22" w14:textId="77777777" w:rsidR="00D804DB" w:rsidRPr="00EA77EA" w:rsidRDefault="00D804DB" w:rsidP="004809A2">
            <w:pPr>
              <w:pStyle w:val="LAText1"/>
              <w:ind w:left="0"/>
              <w:jc w:val="left"/>
              <w:rPr>
                <w:rFonts w:cs="Arial"/>
                <w:szCs w:val="21"/>
              </w:rPr>
            </w:pPr>
            <w:r w:rsidRPr="00EA77EA">
              <w:rPr>
                <w:rFonts w:cs="Arial"/>
                <w:szCs w:val="21"/>
              </w:rPr>
              <w:t>Die zuständige Aufsichtsbehörde ist:</w:t>
            </w:r>
          </w:p>
          <w:p w14:paraId="393D71EE" w14:textId="77777777" w:rsidR="00663A60" w:rsidRPr="00663A60" w:rsidRDefault="00A14109" w:rsidP="004809A2">
            <w:pPr>
              <w:pStyle w:val="LAText1"/>
              <w:ind w:left="607"/>
              <w:jc w:val="left"/>
              <w:rPr>
                <w:rFonts w:cs="Arial"/>
                <w:color w:val="000000"/>
                <w:szCs w:val="21"/>
              </w:rPr>
            </w:pPr>
            <w:r w:rsidRPr="00A14109">
              <w:rPr>
                <w:rFonts w:cs="Arial"/>
                <w:color w:val="000000"/>
                <w:szCs w:val="21"/>
              </w:rPr>
              <w:t>Landesbeauftragte für Datenschutz und Informationsfreiheit Nordrhein-Westfalen</w:t>
            </w:r>
            <w:r w:rsidRPr="00A14109">
              <w:rPr>
                <w:rFonts w:cs="Arial"/>
                <w:color w:val="000000"/>
                <w:szCs w:val="21"/>
              </w:rPr>
              <w:br/>
            </w:r>
            <w:r w:rsidR="00663A60" w:rsidRPr="00663A60">
              <w:rPr>
                <w:rFonts w:cs="Arial"/>
                <w:color w:val="000000"/>
                <w:szCs w:val="21"/>
              </w:rPr>
              <w:t>Kavalleriestraße 2-4</w:t>
            </w:r>
          </w:p>
          <w:p w14:paraId="35D80A4F" w14:textId="05489C2B" w:rsidR="00A14109" w:rsidRDefault="00663A60" w:rsidP="004809A2">
            <w:pPr>
              <w:pStyle w:val="LAText1"/>
              <w:spacing w:before="0"/>
              <w:ind w:left="607"/>
              <w:jc w:val="left"/>
              <w:rPr>
                <w:rFonts w:cs="Arial"/>
                <w:color w:val="000000"/>
                <w:szCs w:val="21"/>
              </w:rPr>
            </w:pPr>
            <w:r w:rsidRPr="00663A60">
              <w:rPr>
                <w:rFonts w:cs="Arial"/>
                <w:color w:val="000000"/>
                <w:szCs w:val="21"/>
              </w:rPr>
              <w:t>40213 Düsseldorf</w:t>
            </w:r>
          </w:p>
          <w:p w14:paraId="3EF0FA8F" w14:textId="7B95B595" w:rsidR="00D804DB" w:rsidRPr="004E59E4" w:rsidRDefault="00D804DB" w:rsidP="004809A2">
            <w:pPr>
              <w:pStyle w:val="LAText1"/>
              <w:spacing w:before="0"/>
              <w:ind w:left="607"/>
              <w:jc w:val="left"/>
              <w:rPr>
                <w:rFonts w:cs="Arial"/>
                <w:szCs w:val="21"/>
              </w:rPr>
            </w:pPr>
          </w:p>
        </w:tc>
      </w:tr>
    </w:tbl>
    <w:p w14:paraId="6FB2FA0C" w14:textId="77777777" w:rsidR="00861192" w:rsidRDefault="00861192" w:rsidP="008E2A4E">
      <w:pPr>
        <w:pStyle w:val="LAText"/>
      </w:pPr>
    </w:p>
    <w:sectPr w:rsidR="00861192" w:rsidSect="00A14109">
      <w:headerReference w:type="default"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5FA6" w14:textId="77777777" w:rsidR="001C476D" w:rsidRDefault="001C476D" w:rsidP="004D3108">
      <w:r>
        <w:separator/>
      </w:r>
    </w:p>
  </w:endnote>
  <w:endnote w:type="continuationSeparator" w:id="0">
    <w:p w14:paraId="767A1A49" w14:textId="77777777" w:rsidR="001C476D" w:rsidRDefault="001C476D" w:rsidP="004D3108">
      <w:r>
        <w:continuationSeparator/>
      </w:r>
    </w:p>
  </w:endnote>
  <w:endnote w:type="continuationNotice" w:id="1">
    <w:p w14:paraId="101575C5" w14:textId="77777777" w:rsidR="001C476D" w:rsidRDefault="001C47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IN-LightAlternate">
    <w:altName w:val="Calibri"/>
    <w:charset w:val="00"/>
    <w:family w:val="auto"/>
    <w:pitch w:val="variable"/>
    <w:sig w:usb0="8000002F" w:usb1="4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3372" w14:textId="77777777" w:rsidR="00B54220" w:rsidRDefault="00B54220" w:rsidP="00B54220">
    <w:pPr>
      <w:pStyle w:val="Fuzeile"/>
      <w:rPr>
        <w:rFonts w:eastAsia="Calibri"/>
        <w:sz w:val="20"/>
      </w:rPr>
    </w:pPr>
  </w:p>
  <w:p w14:paraId="68872D3A" w14:textId="1E984885" w:rsidR="00B31D21" w:rsidRPr="00CF4038" w:rsidRDefault="00B31D21" w:rsidP="00B31D21">
    <w:pPr>
      <w:tabs>
        <w:tab w:val="center" w:pos="4536"/>
        <w:tab w:val="right" w:pos="9072"/>
      </w:tabs>
      <w:rPr>
        <w:sz w:val="16"/>
        <w:szCs w:val="16"/>
      </w:rPr>
    </w:pPr>
    <w:bookmarkStart w:id="2" w:name="_Hlk51652642"/>
    <w:r w:rsidRPr="00287637">
      <w:rPr>
        <w:sz w:val="16"/>
        <w:szCs w:val="16"/>
      </w:rPr>
      <w:t xml:space="preserve">Fassung vom </w:t>
    </w:r>
    <w:r w:rsidR="0035637B">
      <w:rPr>
        <w:sz w:val="16"/>
        <w:szCs w:val="16"/>
      </w:rPr>
      <w:t>08.01.2024</w:t>
    </w:r>
    <w:bookmarkEnd w:id="2"/>
    <w:r w:rsidRPr="00287637">
      <w:rPr>
        <w:sz w:val="16"/>
        <w:szCs w:val="16"/>
      </w:rPr>
      <w:ptab w:relativeTo="margin" w:alignment="center" w:leader="none"/>
    </w:r>
    <w:r w:rsidRPr="00287637">
      <w:rPr>
        <w:sz w:val="16"/>
        <w:szCs w:val="16"/>
      </w:rPr>
      <w:t xml:space="preserve"> </w:t>
    </w:r>
    <w:r w:rsidRPr="00287637">
      <w:rPr>
        <w:sz w:val="16"/>
        <w:szCs w:val="16"/>
      </w:rPr>
      <w:ptab w:relativeTo="margin" w:alignment="right" w:leader="none"/>
    </w:r>
    <w:r w:rsidRPr="00287637">
      <w:rPr>
        <w:sz w:val="16"/>
        <w:szCs w:val="16"/>
      </w:rPr>
      <w:t xml:space="preserve">Seite </w:t>
    </w:r>
    <w:r w:rsidRPr="00287637">
      <w:rPr>
        <w:b/>
        <w:bCs/>
        <w:sz w:val="16"/>
        <w:szCs w:val="16"/>
      </w:rPr>
      <w:fldChar w:fldCharType="begin"/>
    </w:r>
    <w:r w:rsidRPr="00287637">
      <w:rPr>
        <w:b/>
        <w:bCs/>
        <w:sz w:val="16"/>
        <w:szCs w:val="16"/>
      </w:rPr>
      <w:instrText>PAGE  \* Arabic  \* MERGEFORMAT</w:instrText>
    </w:r>
    <w:r w:rsidRPr="00287637">
      <w:rPr>
        <w:b/>
        <w:bCs/>
        <w:sz w:val="16"/>
        <w:szCs w:val="16"/>
      </w:rPr>
      <w:fldChar w:fldCharType="separate"/>
    </w:r>
    <w:r>
      <w:rPr>
        <w:b/>
        <w:bCs/>
        <w:sz w:val="16"/>
        <w:szCs w:val="16"/>
      </w:rPr>
      <w:t>3</w:t>
    </w:r>
    <w:r w:rsidRPr="00287637">
      <w:rPr>
        <w:b/>
        <w:bCs/>
        <w:sz w:val="16"/>
        <w:szCs w:val="16"/>
      </w:rPr>
      <w:fldChar w:fldCharType="end"/>
    </w:r>
    <w:r w:rsidRPr="00287637">
      <w:rPr>
        <w:sz w:val="16"/>
        <w:szCs w:val="16"/>
      </w:rPr>
      <w:t xml:space="preserve"> von </w:t>
    </w:r>
    <w:r w:rsidRPr="00287637">
      <w:rPr>
        <w:b/>
        <w:bCs/>
        <w:noProof/>
        <w:sz w:val="16"/>
        <w:szCs w:val="16"/>
      </w:rPr>
      <w:fldChar w:fldCharType="begin"/>
    </w:r>
    <w:r w:rsidRPr="00287637">
      <w:rPr>
        <w:b/>
        <w:bCs/>
        <w:noProof/>
        <w:sz w:val="16"/>
        <w:szCs w:val="16"/>
      </w:rPr>
      <w:instrText>NUMPAGES  \* Arabic  \* MERGEFORMAT</w:instrText>
    </w:r>
    <w:r w:rsidRPr="00287637">
      <w:rPr>
        <w:b/>
        <w:bCs/>
        <w:noProof/>
        <w:sz w:val="16"/>
        <w:szCs w:val="16"/>
      </w:rPr>
      <w:fldChar w:fldCharType="separate"/>
    </w:r>
    <w:r>
      <w:rPr>
        <w:b/>
        <w:bCs/>
        <w:noProof/>
        <w:sz w:val="16"/>
        <w:szCs w:val="16"/>
      </w:rPr>
      <w:t>10</w:t>
    </w:r>
    <w:r w:rsidRPr="00287637">
      <w:rPr>
        <w:b/>
        <w:bCs/>
        <w:noProof/>
        <w:sz w:val="16"/>
        <w:szCs w:val="16"/>
      </w:rPr>
      <w:fldChar w:fldCharType="end"/>
    </w:r>
  </w:p>
  <w:p w14:paraId="75BDAED5" w14:textId="40F193D0" w:rsidR="00B54220" w:rsidRDefault="00B54220" w:rsidP="001F477E">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DDB4F" w14:textId="77777777" w:rsidR="00B54220" w:rsidRDefault="00B54220" w:rsidP="00B54220">
    <w:pPr>
      <w:pStyle w:val="Fuzeile"/>
      <w:rPr>
        <w:rFonts w:eastAsia="Calibri"/>
        <w:sz w:val="20"/>
      </w:rPr>
    </w:pPr>
  </w:p>
  <w:p w14:paraId="2F736EFA" w14:textId="77777777" w:rsidR="001F477E" w:rsidRDefault="001F477E" w:rsidP="001F477E">
    <w:pPr>
      <w:pStyle w:val="Fuzeile"/>
      <w:jc w:val="right"/>
    </w:pPr>
    <w:r>
      <w:t>Version 04/2021</w:t>
    </w:r>
    <w:r>
      <w:tab/>
    </w:r>
    <w:r>
      <w:tab/>
    </w:r>
    <w:r w:rsidRPr="00F73B99">
      <w:rPr>
        <w:rFonts w:eastAsia="Calibri"/>
        <w:sz w:val="20"/>
      </w:rPr>
      <w:t xml:space="preserve">Seite </w:t>
    </w:r>
    <w:r w:rsidRPr="00F73B99">
      <w:rPr>
        <w:rFonts w:eastAsia="Calibri"/>
        <w:b/>
        <w:bCs/>
        <w:sz w:val="22"/>
        <w:szCs w:val="24"/>
      </w:rPr>
      <w:fldChar w:fldCharType="begin"/>
    </w:r>
    <w:r w:rsidRPr="00F73B99">
      <w:rPr>
        <w:rFonts w:eastAsia="Calibri"/>
        <w:b/>
        <w:bCs/>
        <w:sz w:val="20"/>
      </w:rPr>
      <w:instrText>PAGE</w:instrText>
    </w:r>
    <w:r w:rsidRPr="00F73B99">
      <w:rPr>
        <w:rFonts w:eastAsia="Calibri"/>
        <w:b/>
        <w:bCs/>
        <w:sz w:val="22"/>
        <w:szCs w:val="24"/>
      </w:rPr>
      <w:fldChar w:fldCharType="separate"/>
    </w:r>
    <w:r>
      <w:rPr>
        <w:rFonts w:eastAsia="Calibri"/>
        <w:b/>
        <w:bCs/>
        <w:sz w:val="22"/>
        <w:szCs w:val="24"/>
      </w:rPr>
      <w:t>1</w:t>
    </w:r>
    <w:r w:rsidRPr="00F73B99">
      <w:rPr>
        <w:rFonts w:eastAsia="Calibri"/>
        <w:b/>
        <w:bCs/>
        <w:sz w:val="22"/>
        <w:szCs w:val="24"/>
      </w:rPr>
      <w:fldChar w:fldCharType="end"/>
    </w:r>
    <w:r w:rsidRPr="00F73B99">
      <w:rPr>
        <w:rFonts w:eastAsia="Calibri"/>
        <w:sz w:val="20"/>
      </w:rPr>
      <w:t xml:space="preserve"> von </w:t>
    </w:r>
    <w:r w:rsidRPr="00F73B99">
      <w:rPr>
        <w:rFonts w:eastAsia="Calibri"/>
        <w:b/>
        <w:bCs/>
        <w:sz w:val="22"/>
        <w:szCs w:val="24"/>
      </w:rPr>
      <w:fldChar w:fldCharType="begin"/>
    </w:r>
    <w:r w:rsidRPr="00F73B99">
      <w:rPr>
        <w:rFonts w:eastAsia="Calibri"/>
        <w:b/>
        <w:bCs/>
        <w:sz w:val="20"/>
      </w:rPr>
      <w:instrText>NUMPAGES</w:instrText>
    </w:r>
    <w:r w:rsidRPr="00F73B99">
      <w:rPr>
        <w:rFonts w:eastAsia="Calibri"/>
        <w:b/>
        <w:bCs/>
        <w:sz w:val="22"/>
        <w:szCs w:val="24"/>
      </w:rPr>
      <w:fldChar w:fldCharType="separate"/>
    </w:r>
    <w:r>
      <w:rPr>
        <w:rFonts w:eastAsia="Calibri"/>
        <w:b/>
        <w:bCs/>
        <w:sz w:val="22"/>
        <w:szCs w:val="24"/>
      </w:rPr>
      <w:t>2</w:t>
    </w:r>
    <w:r w:rsidRPr="00F73B99">
      <w:rPr>
        <w:rFonts w:eastAsia="Calibri"/>
        <w:b/>
        <w:bCs/>
        <w:sz w:val="22"/>
        <w:szCs w:val="24"/>
      </w:rPr>
      <w:fldChar w:fldCharType="end"/>
    </w:r>
  </w:p>
  <w:p w14:paraId="6FDA43FB" w14:textId="65920FC2" w:rsidR="00B54220" w:rsidRDefault="00B54220" w:rsidP="001F477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EA091" w14:textId="77777777" w:rsidR="001C476D" w:rsidRDefault="001C476D" w:rsidP="004D3108">
      <w:r>
        <w:separator/>
      </w:r>
    </w:p>
  </w:footnote>
  <w:footnote w:type="continuationSeparator" w:id="0">
    <w:p w14:paraId="394A4426" w14:textId="77777777" w:rsidR="001C476D" w:rsidRDefault="001C476D" w:rsidP="004D3108">
      <w:r>
        <w:continuationSeparator/>
      </w:r>
    </w:p>
  </w:footnote>
  <w:footnote w:type="continuationNotice" w:id="1">
    <w:p w14:paraId="3C079A20" w14:textId="77777777" w:rsidR="001C476D" w:rsidRDefault="001C47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46816" w14:textId="61DABC44" w:rsidR="00CB3AB6" w:rsidRPr="00CB3AB6" w:rsidRDefault="001C43F4" w:rsidP="00CB3AB6">
    <w:pPr>
      <w:pStyle w:val="Kopfzeile"/>
      <w:rPr>
        <w:sz w:val="20"/>
      </w:rPr>
    </w:pPr>
    <w:r>
      <w:rPr>
        <w:noProof/>
      </w:rPr>
      <w:drawing>
        <wp:anchor distT="0" distB="0" distL="114300" distR="114300" simplePos="0" relativeHeight="251659264" behindDoc="0" locked="0" layoutInCell="1" allowOverlap="1" wp14:anchorId="052082C6" wp14:editId="31C5D51F">
          <wp:simplePos x="0" y="0"/>
          <wp:positionH relativeFrom="column">
            <wp:posOffset>4264926</wp:posOffset>
          </wp:positionH>
          <wp:positionV relativeFrom="paragraph">
            <wp:posOffset>-107068</wp:posOffset>
          </wp:positionV>
          <wp:extent cx="1905000" cy="641985"/>
          <wp:effectExtent l="0" t="0" r="0" b="5715"/>
          <wp:wrapNone/>
          <wp:docPr id="641580127" name="Grafik 5" descr="Ein Bild, das Farbigkeit, Screenshot,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5" descr="Ein Bild, das Farbigkeit, Screenshot, Kuns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rcRect l="5717" t="11377" b="12173"/>
                  <a:stretch>
                    <a:fillRect/>
                  </a:stretch>
                </pic:blipFill>
                <pic:spPr bwMode="auto">
                  <a:xfrm>
                    <a:off x="0" y="0"/>
                    <a:ext cx="1905000" cy="641985"/>
                  </a:xfrm>
                  <a:prstGeom prst="rect">
                    <a:avLst/>
                  </a:prstGeom>
                  <a:noFill/>
                  <a:ln>
                    <a:noFill/>
                  </a:ln>
                </pic:spPr>
              </pic:pic>
            </a:graphicData>
          </a:graphic>
          <wp14:sizeRelH relativeFrom="page">
            <wp14:pctWidth>0</wp14:pctWidth>
          </wp14:sizeRelH>
          <wp14:sizeRelV relativeFrom="page">
            <wp14:pctHeight>0</wp14:pctHeight>
          </wp14:sizeRelV>
        </wp:anchor>
      </w:drawing>
    </w:r>
    <w:r w:rsidR="00CB3AB6" w:rsidRPr="00CB3AB6">
      <w:rPr>
        <w:sz w:val="20"/>
      </w:rPr>
      <w:t>IGA 2027 Ruhrgebiet gGmbH</w:t>
    </w:r>
  </w:p>
  <w:p w14:paraId="71D9CE0F" w14:textId="46F28B67" w:rsidR="00CB3AB6" w:rsidRPr="00CB3AB6" w:rsidRDefault="00CB3AB6" w:rsidP="00CB3AB6">
    <w:pPr>
      <w:pStyle w:val="Kopfzeile"/>
      <w:rPr>
        <w:sz w:val="20"/>
      </w:rPr>
    </w:pPr>
    <w:r w:rsidRPr="00CB3AB6">
      <w:rPr>
        <w:sz w:val="20"/>
      </w:rPr>
      <w:t>Internationale Gartenausstellung</w:t>
    </w:r>
  </w:p>
  <w:p w14:paraId="7F1EF568" w14:textId="6FB2B990" w:rsidR="00CB3AB6" w:rsidRDefault="00E60461" w:rsidP="00CB3AB6">
    <w:pPr>
      <w:pStyle w:val="Kopfzeile"/>
      <w:rPr>
        <w:sz w:val="20"/>
      </w:rPr>
    </w:pPr>
    <w:r>
      <w:rPr>
        <w:sz w:val="20"/>
      </w:rPr>
      <w:t>Imagefilm ZKGs</w:t>
    </w:r>
  </w:p>
  <w:p w14:paraId="57CED6EF" w14:textId="279CF975" w:rsidR="00430DA8" w:rsidRPr="00CA733C" w:rsidRDefault="00E60461" w:rsidP="00CB3AB6">
    <w:pPr>
      <w:pStyle w:val="Kopfzeile"/>
      <w:rPr>
        <w:sz w:val="20"/>
      </w:rPr>
    </w:pPr>
    <w:r>
      <w:rPr>
        <w:sz w:val="20"/>
      </w:rPr>
      <w:t>öffentliche</w:t>
    </w:r>
    <w:r w:rsidR="00430DA8">
      <w:rPr>
        <w:sz w:val="20"/>
      </w:rPr>
      <w:t xml:space="preserve"> Ausschreibung (§11 </w:t>
    </w:r>
    <w:proofErr w:type="spellStart"/>
    <w:r w:rsidR="00430DA8">
      <w:rPr>
        <w:sz w:val="20"/>
      </w:rPr>
      <w:t>UVgO</w:t>
    </w:r>
    <w:proofErr w:type="spellEnd"/>
    <w:r w:rsidR="00430DA8">
      <w:rPr>
        <w:sz w:val="20"/>
      </w:rPr>
      <w:t>)</w:t>
    </w:r>
  </w:p>
  <w:p w14:paraId="71581AE9" w14:textId="35187C4C" w:rsidR="00576EBA" w:rsidRPr="00C0345E" w:rsidRDefault="00576EBA" w:rsidP="00430DA8">
    <w:pPr>
      <w:pStyle w:val="Kopfzeile"/>
      <w:rPr>
        <w:sz w:val="20"/>
      </w:rPr>
    </w:pPr>
  </w:p>
  <w:p w14:paraId="2783CDD2" w14:textId="6AC7CCD8" w:rsidR="00A02848" w:rsidRDefault="00CB3AB6" w:rsidP="00576EBA">
    <w:pPr>
      <w:pStyle w:val="Kopfzeile"/>
      <w:pBdr>
        <w:bottom w:val="single" w:sz="6" w:space="1" w:color="auto"/>
      </w:pBdr>
      <w:rPr>
        <w:b/>
        <w:sz w:val="20"/>
      </w:rPr>
    </w:pPr>
    <w:r>
      <w:rPr>
        <w:b/>
        <w:sz w:val="20"/>
      </w:rPr>
      <w:t>IGA-2026-P2000-00</w:t>
    </w:r>
    <w:r w:rsidR="001E4508">
      <w:rPr>
        <w:b/>
        <w:sz w:val="20"/>
      </w:rPr>
      <w:t>4</w:t>
    </w:r>
    <w:r w:rsidR="00865CBD" w:rsidRPr="000E6C3B">
      <w:rPr>
        <w:b/>
        <w:sz w:val="20"/>
      </w:rPr>
      <w:t>_</w:t>
    </w:r>
    <w:r w:rsidR="00865CBD">
      <w:rPr>
        <w:b/>
        <w:sz w:val="20"/>
      </w:rPr>
      <w:t>DS-GVO</w:t>
    </w:r>
  </w:p>
  <w:p w14:paraId="1094E112" w14:textId="77777777" w:rsidR="00865CBD" w:rsidRDefault="00865CBD" w:rsidP="00865CBD">
    <w:pPr>
      <w:pStyle w:val="Kopfzeile"/>
      <w:pBdr>
        <w:bottom w:val="single" w:sz="6" w:space="1" w:color="auto"/>
      </w:pBdr>
      <w:rPr>
        <w:b/>
        <w:sz w:val="20"/>
      </w:rPr>
    </w:pPr>
  </w:p>
  <w:p w14:paraId="080C5207" w14:textId="77777777" w:rsidR="00865CBD" w:rsidRPr="00865CBD" w:rsidRDefault="00865CBD" w:rsidP="00865C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0" w:type="dxa"/>
      <w:tblLayout w:type="fixed"/>
      <w:tblCellMar>
        <w:left w:w="0" w:type="dxa"/>
        <w:right w:w="0" w:type="dxa"/>
      </w:tblCellMar>
      <w:tblLook w:val="04A0" w:firstRow="1" w:lastRow="0" w:firstColumn="1" w:lastColumn="0" w:noHBand="0" w:noVBand="1"/>
    </w:tblPr>
    <w:tblGrid>
      <w:gridCol w:w="6236"/>
      <w:gridCol w:w="2551"/>
      <w:gridCol w:w="283"/>
    </w:tblGrid>
    <w:tr w:rsidR="00F8647A" w:rsidRPr="00465FD2" w14:paraId="5126ADDB" w14:textId="77777777" w:rsidTr="00A02848">
      <w:tc>
        <w:tcPr>
          <w:tcW w:w="6236" w:type="dxa"/>
        </w:tcPr>
        <w:tbl>
          <w:tblPr>
            <w:tblW w:w="9070" w:type="dxa"/>
            <w:tblLayout w:type="fixed"/>
            <w:tblCellMar>
              <w:left w:w="0" w:type="dxa"/>
              <w:right w:w="0" w:type="dxa"/>
            </w:tblCellMar>
            <w:tblLook w:val="04A0" w:firstRow="1" w:lastRow="0" w:firstColumn="1" w:lastColumn="0" w:noHBand="0" w:noVBand="1"/>
          </w:tblPr>
          <w:tblGrid>
            <w:gridCol w:w="6236"/>
            <w:gridCol w:w="2551"/>
            <w:gridCol w:w="283"/>
          </w:tblGrid>
          <w:tr w:rsidR="00D804DB" w:rsidRPr="00465FD2" w14:paraId="56D09D4E" w14:textId="77777777" w:rsidTr="00AB549B">
            <w:tc>
              <w:tcPr>
                <w:tcW w:w="6236" w:type="dxa"/>
              </w:tcPr>
              <w:p w14:paraId="3AF873DF" w14:textId="77777777" w:rsidR="00D804DB" w:rsidRPr="00465FD2" w:rsidRDefault="00D804DB" w:rsidP="00D804DB">
                <w:pPr>
                  <w:tabs>
                    <w:tab w:val="center" w:pos="4536"/>
                    <w:tab w:val="right" w:pos="9072"/>
                  </w:tabs>
                  <w:rPr>
                    <w:rFonts w:ascii="DIN-LightAlternate" w:eastAsia="Times New Roman" w:hAnsi="DIN-LightAlternate"/>
                    <w:sz w:val="14"/>
                    <w:szCs w:val="14"/>
                  </w:rPr>
                </w:pPr>
              </w:p>
            </w:tc>
            <w:tc>
              <w:tcPr>
                <w:tcW w:w="2551" w:type="dxa"/>
              </w:tcPr>
              <w:p w14:paraId="68821284" w14:textId="77777777" w:rsidR="00D804DB" w:rsidRPr="00465FD2" w:rsidRDefault="00D804DB" w:rsidP="00D804DB">
                <w:pPr>
                  <w:tabs>
                    <w:tab w:val="center" w:pos="4536"/>
                    <w:tab w:val="right" w:pos="9072"/>
                  </w:tabs>
                  <w:jc w:val="right"/>
                  <w:rPr>
                    <w:rFonts w:ascii="DIN-LightAlternate" w:eastAsia="Times New Roman" w:hAnsi="DIN-LightAlternate"/>
                    <w:sz w:val="14"/>
                    <w:szCs w:val="14"/>
                  </w:rPr>
                </w:pPr>
              </w:p>
            </w:tc>
            <w:tc>
              <w:tcPr>
                <w:tcW w:w="283" w:type="dxa"/>
              </w:tcPr>
              <w:p w14:paraId="610D505B" w14:textId="77777777" w:rsidR="00D804DB" w:rsidRPr="00465FD2" w:rsidRDefault="00D804DB" w:rsidP="00D804DB">
                <w:pPr>
                  <w:tabs>
                    <w:tab w:val="center" w:pos="4536"/>
                    <w:tab w:val="right" w:pos="9072"/>
                  </w:tabs>
                  <w:jc w:val="right"/>
                  <w:rPr>
                    <w:rFonts w:ascii="DIN-LightAlternate" w:eastAsia="Times New Roman" w:hAnsi="DIN-LightAlternate"/>
                    <w:sz w:val="14"/>
                    <w:szCs w:val="14"/>
                  </w:rPr>
                </w:pPr>
              </w:p>
            </w:tc>
          </w:tr>
        </w:tbl>
        <w:p w14:paraId="7A1895C5" w14:textId="1F30E28A" w:rsidR="00F8647A" w:rsidRPr="00465FD2" w:rsidRDefault="00F8647A" w:rsidP="00F8647A">
          <w:pPr>
            <w:tabs>
              <w:tab w:val="center" w:pos="4536"/>
              <w:tab w:val="right" w:pos="9072"/>
            </w:tabs>
            <w:rPr>
              <w:rFonts w:ascii="DIN-LightAlternate" w:eastAsia="Times New Roman" w:hAnsi="DIN-LightAlternate"/>
              <w:sz w:val="14"/>
              <w:szCs w:val="14"/>
            </w:rPr>
          </w:pPr>
        </w:p>
      </w:tc>
      <w:tc>
        <w:tcPr>
          <w:tcW w:w="2551" w:type="dxa"/>
        </w:tcPr>
        <w:p w14:paraId="1C36A1AD" w14:textId="77777777" w:rsidR="00F8647A" w:rsidRPr="00465FD2" w:rsidRDefault="00F8647A" w:rsidP="00F8647A">
          <w:pPr>
            <w:tabs>
              <w:tab w:val="center" w:pos="4536"/>
              <w:tab w:val="right" w:pos="9072"/>
            </w:tabs>
            <w:jc w:val="right"/>
            <w:rPr>
              <w:rFonts w:ascii="DIN-LightAlternate" w:eastAsia="Times New Roman" w:hAnsi="DIN-LightAlternate"/>
              <w:sz w:val="14"/>
              <w:szCs w:val="14"/>
            </w:rPr>
          </w:pPr>
        </w:p>
      </w:tc>
      <w:tc>
        <w:tcPr>
          <w:tcW w:w="283" w:type="dxa"/>
        </w:tcPr>
        <w:p w14:paraId="76E52E1B" w14:textId="77777777" w:rsidR="00F8647A" w:rsidRPr="00465FD2" w:rsidRDefault="00F8647A" w:rsidP="00F8647A">
          <w:pPr>
            <w:tabs>
              <w:tab w:val="center" w:pos="4536"/>
              <w:tab w:val="right" w:pos="9072"/>
            </w:tabs>
            <w:jc w:val="right"/>
            <w:rPr>
              <w:rFonts w:ascii="DIN-LightAlternate" w:eastAsia="Times New Roman" w:hAnsi="DIN-LightAlternate"/>
              <w:sz w:val="14"/>
              <w:szCs w:val="14"/>
            </w:rPr>
          </w:pPr>
        </w:p>
      </w:tc>
    </w:tr>
  </w:tbl>
  <w:p w14:paraId="2A158CE7" w14:textId="67E87A54" w:rsidR="00A02848" w:rsidRDefault="00A02848">
    <w:pPr>
      <w:pStyle w:val="Kopfzeile"/>
    </w:pPr>
    <w:r w:rsidRPr="00CB7DC2">
      <w:rPr>
        <w:b/>
        <w:bCs/>
        <w:noProof/>
        <w:sz w:val="24"/>
        <w:szCs w:val="24"/>
      </w:rPr>
      <w:drawing>
        <wp:inline distT="0" distB="0" distL="0" distR="0" wp14:anchorId="5CA9CCB1" wp14:editId="791E9CE1">
          <wp:extent cx="5760000" cy="18000"/>
          <wp:effectExtent l="0" t="0" r="0" b="0"/>
          <wp:docPr id="19" name="Grafik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00" cy="180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DC3"/>
    <w:multiLevelType w:val="singleLevel"/>
    <w:tmpl w:val="86029A32"/>
    <w:name w:val="LIST_NUM3"/>
    <w:lvl w:ilvl="0">
      <w:start w:val="1"/>
      <w:numFmt w:val="decimal"/>
      <w:pStyle w:val="LAListe3"/>
      <w:lvlText w:val="%1."/>
      <w:lvlJc w:val="left"/>
      <w:pPr>
        <w:tabs>
          <w:tab w:val="num" w:pos="2268"/>
        </w:tabs>
        <w:ind w:left="2268" w:hanging="567"/>
      </w:pPr>
    </w:lvl>
  </w:abstractNum>
  <w:abstractNum w:abstractNumId="1" w15:restartNumberingAfterBreak="0">
    <w:nsid w:val="0A093C4D"/>
    <w:multiLevelType w:val="singleLevel"/>
    <w:tmpl w:val="D2441076"/>
    <w:name w:val="LIST_NUM1"/>
    <w:lvl w:ilvl="0">
      <w:start w:val="1"/>
      <w:numFmt w:val="decimal"/>
      <w:pStyle w:val="LAListe1"/>
      <w:lvlText w:val="%1."/>
      <w:lvlJc w:val="left"/>
      <w:pPr>
        <w:tabs>
          <w:tab w:val="num" w:pos="1134"/>
        </w:tabs>
        <w:ind w:left="1134" w:hanging="567"/>
      </w:pPr>
    </w:lvl>
  </w:abstractNum>
  <w:abstractNum w:abstractNumId="2" w15:restartNumberingAfterBreak="0">
    <w:nsid w:val="0A34110B"/>
    <w:multiLevelType w:val="multilevel"/>
    <w:tmpl w:val="28824D8C"/>
    <w:name w:val="LIST_ANTRAG"/>
    <w:lvl w:ilvl="0">
      <w:start w:val="1"/>
      <w:numFmt w:val="upperRoman"/>
      <w:pStyle w:val="LAAntrag1"/>
      <w:lvlText w:val="%1."/>
      <w:lvlJc w:val="left"/>
      <w:pPr>
        <w:tabs>
          <w:tab w:val="num" w:pos="1134"/>
        </w:tabs>
        <w:ind w:left="1134" w:hanging="567"/>
      </w:pPr>
    </w:lvl>
    <w:lvl w:ilvl="1">
      <w:start w:val="1"/>
      <w:numFmt w:val="decimal"/>
      <w:pStyle w:val="LAAntrag2"/>
      <w:lvlText w:val="%2."/>
      <w:lvlJc w:val="left"/>
      <w:pPr>
        <w:tabs>
          <w:tab w:val="num" w:pos="1701"/>
        </w:tabs>
        <w:ind w:left="1701"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925494E"/>
    <w:multiLevelType w:val="singleLevel"/>
    <w:tmpl w:val="5E50AA4A"/>
    <w:name w:val="PARA_BULLETS1"/>
    <w:lvl w:ilvl="0">
      <w:start w:val="1"/>
      <w:numFmt w:val="bullet"/>
      <w:pStyle w:val="LAAufz1"/>
      <w:lvlText w:val="–"/>
      <w:lvlJc w:val="left"/>
      <w:pPr>
        <w:tabs>
          <w:tab w:val="num" w:pos="992"/>
        </w:tabs>
        <w:ind w:left="992" w:hanging="425"/>
      </w:pPr>
    </w:lvl>
  </w:abstractNum>
  <w:abstractNum w:abstractNumId="4" w15:restartNumberingAfterBreak="0">
    <w:nsid w:val="1BC043F0"/>
    <w:multiLevelType w:val="singleLevel"/>
    <w:tmpl w:val="9BD0F90E"/>
    <w:name w:val="LIST_NUM2"/>
    <w:lvl w:ilvl="0">
      <w:start w:val="1"/>
      <w:numFmt w:val="decimal"/>
      <w:pStyle w:val="LAListe2"/>
      <w:lvlText w:val="%1."/>
      <w:lvlJc w:val="left"/>
      <w:pPr>
        <w:tabs>
          <w:tab w:val="num" w:pos="1701"/>
        </w:tabs>
        <w:ind w:left="1701" w:hanging="567"/>
      </w:pPr>
    </w:lvl>
  </w:abstractNum>
  <w:abstractNum w:abstractNumId="5" w15:restartNumberingAfterBreak="0">
    <w:nsid w:val="3BB00B3D"/>
    <w:multiLevelType w:val="singleLevel"/>
    <w:tmpl w:val="8960A214"/>
    <w:name w:val="LIST_ANTRAG_AUFZ2"/>
    <w:lvl w:ilvl="0">
      <w:start w:val="1"/>
      <w:numFmt w:val="bullet"/>
      <w:pStyle w:val="LAAntrag2Aufz"/>
      <w:lvlText w:val="–"/>
      <w:lvlJc w:val="left"/>
      <w:pPr>
        <w:tabs>
          <w:tab w:val="num" w:pos="1984"/>
        </w:tabs>
        <w:ind w:left="1984" w:hanging="283"/>
      </w:pPr>
    </w:lvl>
  </w:abstractNum>
  <w:abstractNum w:abstractNumId="6" w15:restartNumberingAfterBreak="0">
    <w:nsid w:val="3F2121DD"/>
    <w:multiLevelType w:val="multilevel"/>
    <w:tmpl w:val="B8A41DA6"/>
    <w:name w:val="LA-STANDARD"/>
    <w:lvl w:ilvl="0">
      <w:start w:val="1"/>
      <w:numFmt w:val="upperLetter"/>
      <w:pStyle w:val="LAEbene1"/>
      <w:lvlText w:val="%1."/>
      <w:lvlJc w:val="left"/>
      <w:pPr>
        <w:tabs>
          <w:tab w:val="num" w:pos="567"/>
        </w:tabs>
        <w:ind w:left="567" w:hanging="567"/>
      </w:pPr>
    </w:lvl>
    <w:lvl w:ilvl="1">
      <w:start w:val="1"/>
      <w:numFmt w:val="upperRoman"/>
      <w:pStyle w:val="LAEbene2"/>
      <w:lvlText w:val="%2."/>
      <w:lvlJc w:val="left"/>
      <w:pPr>
        <w:tabs>
          <w:tab w:val="num" w:pos="567"/>
        </w:tabs>
        <w:ind w:left="567" w:hanging="567"/>
      </w:pPr>
    </w:lvl>
    <w:lvl w:ilvl="2">
      <w:start w:val="1"/>
      <w:numFmt w:val="decimal"/>
      <w:pStyle w:val="LAEbene3"/>
      <w:lvlText w:val="%3."/>
      <w:lvlJc w:val="left"/>
      <w:pPr>
        <w:tabs>
          <w:tab w:val="num" w:pos="567"/>
        </w:tabs>
        <w:ind w:left="567" w:hanging="567"/>
      </w:pPr>
    </w:lvl>
    <w:lvl w:ilvl="3">
      <w:start w:val="1"/>
      <w:numFmt w:val="lowerLetter"/>
      <w:pStyle w:val="LAEbene4"/>
      <w:lvlText w:val="%4)"/>
      <w:lvlJc w:val="left"/>
      <w:pPr>
        <w:tabs>
          <w:tab w:val="num" w:pos="1134"/>
        </w:tabs>
        <w:ind w:left="1134" w:hanging="567"/>
      </w:pPr>
    </w:lvl>
    <w:lvl w:ilvl="4">
      <w:start w:val="27"/>
      <w:numFmt w:val="lowerLetter"/>
      <w:pStyle w:val="LAEbene5"/>
      <w:lvlText w:val="%5)"/>
      <w:lvlJc w:val="left"/>
      <w:pPr>
        <w:tabs>
          <w:tab w:val="num" w:pos="1134"/>
        </w:tabs>
        <w:ind w:left="1134" w:hanging="567"/>
      </w:pPr>
    </w:lvl>
    <w:lvl w:ilvl="5">
      <w:start w:val="1"/>
      <w:numFmt w:val="decimal"/>
      <w:pStyle w:val="LAEbene6"/>
      <w:lvlText w:val="(%6)"/>
      <w:lvlJc w:val="left"/>
      <w:pPr>
        <w:tabs>
          <w:tab w:val="num" w:pos="1134"/>
        </w:tabs>
        <w:ind w:left="1134" w:hanging="567"/>
      </w:pPr>
    </w:lvl>
    <w:lvl w:ilvl="6">
      <w:start w:val="1"/>
      <w:numFmt w:val="lowerLetter"/>
      <w:pStyle w:val="LAEbene7"/>
      <w:lvlText w:val="(%7)"/>
      <w:lvlJc w:val="left"/>
      <w:pPr>
        <w:tabs>
          <w:tab w:val="num" w:pos="1701"/>
        </w:tabs>
        <w:ind w:left="1701" w:hanging="567"/>
      </w:pPr>
    </w:lvl>
    <w:lvl w:ilvl="7">
      <w:start w:val="27"/>
      <w:numFmt w:val="lowerLetter"/>
      <w:pStyle w:val="LAEbene8"/>
      <w:lvlText w:val="(%8)"/>
      <w:lvlJc w:val="left"/>
      <w:pPr>
        <w:tabs>
          <w:tab w:val="num" w:pos="1701"/>
        </w:tabs>
        <w:ind w:left="1701" w:hanging="567"/>
      </w:pPr>
    </w:lvl>
    <w:lvl w:ilvl="8">
      <w:start w:val="1"/>
      <w:numFmt w:val="lowerRoman"/>
      <w:lvlText w:val="%9."/>
      <w:lvlJc w:val="left"/>
      <w:pPr>
        <w:ind w:left="3240" w:hanging="360"/>
      </w:pPr>
    </w:lvl>
  </w:abstractNum>
  <w:abstractNum w:abstractNumId="7" w15:restartNumberingAfterBreak="0">
    <w:nsid w:val="4F38607E"/>
    <w:multiLevelType w:val="singleLevel"/>
    <w:tmpl w:val="8D46624C"/>
    <w:name w:val="PARA_BULLETS2"/>
    <w:lvl w:ilvl="0">
      <w:start w:val="1"/>
      <w:numFmt w:val="bullet"/>
      <w:pStyle w:val="LAAufz2"/>
      <w:lvlText w:val="–"/>
      <w:lvlJc w:val="left"/>
      <w:pPr>
        <w:tabs>
          <w:tab w:val="num" w:pos="1559"/>
        </w:tabs>
        <w:ind w:left="1559" w:hanging="425"/>
      </w:pPr>
    </w:lvl>
  </w:abstractNum>
  <w:abstractNum w:abstractNumId="8" w15:restartNumberingAfterBreak="0">
    <w:nsid w:val="5D29373E"/>
    <w:multiLevelType w:val="hybridMultilevel"/>
    <w:tmpl w:val="B85E6AF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EA10F83"/>
    <w:multiLevelType w:val="hybridMultilevel"/>
    <w:tmpl w:val="7402D94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66D72043"/>
    <w:multiLevelType w:val="singleLevel"/>
    <w:tmpl w:val="7818BA02"/>
    <w:name w:val="LIST_ANTRAG_AUFZ1"/>
    <w:lvl w:ilvl="0">
      <w:start w:val="1"/>
      <w:numFmt w:val="bullet"/>
      <w:pStyle w:val="LAAntrag1Aufz"/>
      <w:lvlText w:val="–"/>
      <w:lvlJc w:val="left"/>
      <w:pPr>
        <w:tabs>
          <w:tab w:val="num" w:pos="1417"/>
        </w:tabs>
        <w:ind w:left="1417" w:hanging="283"/>
      </w:pPr>
    </w:lvl>
  </w:abstractNum>
  <w:abstractNum w:abstractNumId="11" w15:restartNumberingAfterBreak="0">
    <w:nsid w:val="791326AF"/>
    <w:multiLevelType w:val="singleLevel"/>
    <w:tmpl w:val="4E14CCD6"/>
    <w:name w:val="PARA_BULLETS3"/>
    <w:lvl w:ilvl="0">
      <w:start w:val="1"/>
      <w:numFmt w:val="bullet"/>
      <w:pStyle w:val="LAAufz3"/>
      <w:lvlText w:val="–"/>
      <w:lvlJc w:val="left"/>
      <w:pPr>
        <w:tabs>
          <w:tab w:val="num" w:pos="2126"/>
        </w:tabs>
        <w:ind w:left="2126" w:hanging="425"/>
      </w:pPr>
    </w:lvl>
  </w:abstractNum>
  <w:num w:numId="1" w16cid:durableId="223182842">
    <w:abstractNumId w:val="3"/>
  </w:num>
  <w:num w:numId="2" w16cid:durableId="2089569294">
    <w:abstractNumId w:val="7"/>
  </w:num>
  <w:num w:numId="3" w16cid:durableId="756245473">
    <w:abstractNumId w:val="11"/>
  </w:num>
  <w:num w:numId="4" w16cid:durableId="175848075">
    <w:abstractNumId w:val="6"/>
  </w:num>
  <w:num w:numId="5" w16cid:durableId="2109498553">
    <w:abstractNumId w:val="10"/>
  </w:num>
  <w:num w:numId="6" w16cid:durableId="1217205572">
    <w:abstractNumId w:val="5"/>
  </w:num>
  <w:num w:numId="7" w16cid:durableId="644899103">
    <w:abstractNumId w:val="1"/>
  </w:num>
  <w:num w:numId="8" w16cid:durableId="2068726131">
    <w:abstractNumId w:val="4"/>
  </w:num>
  <w:num w:numId="9" w16cid:durableId="784890019">
    <w:abstractNumId w:val="0"/>
  </w:num>
  <w:num w:numId="10" w16cid:durableId="2094158630">
    <w:abstractNumId w:val="2"/>
  </w:num>
  <w:num w:numId="11" w16cid:durableId="292564387">
    <w:abstractNumId w:val="9"/>
  </w:num>
  <w:num w:numId="12" w16cid:durableId="992247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C_NumAssistHeading" w:val="1|LA-STANDARD|1|TOC_LA_STANDARD|0|LA Ebene 1|LA Ebene 2|LA Ebene 3|LA Ebene 4|LA Ebene 5|LA Ebene 6|LA Ebene 7|LA Ebene 8|"/>
    <w:docVar w:name="LA_TemplateID" w:val="Leer1"/>
    <w:docVar w:name="LA_TemplateVersion" w:val="2"/>
  </w:docVars>
  <w:rsids>
    <w:rsidRoot w:val="00D804DB"/>
    <w:rsid w:val="000817DC"/>
    <w:rsid w:val="000A421B"/>
    <w:rsid w:val="00112E48"/>
    <w:rsid w:val="001866D1"/>
    <w:rsid w:val="00187CDE"/>
    <w:rsid w:val="001A773D"/>
    <w:rsid w:val="001C0CEF"/>
    <w:rsid w:val="001C43F4"/>
    <w:rsid w:val="001C476D"/>
    <w:rsid w:val="001E4508"/>
    <w:rsid w:val="001E677C"/>
    <w:rsid w:val="001F477E"/>
    <w:rsid w:val="00205069"/>
    <w:rsid w:val="0020578E"/>
    <w:rsid w:val="00240747"/>
    <w:rsid w:val="00245F68"/>
    <w:rsid w:val="0025066D"/>
    <w:rsid w:val="00276307"/>
    <w:rsid w:val="0029700C"/>
    <w:rsid w:val="002C6983"/>
    <w:rsid w:val="002C7A95"/>
    <w:rsid w:val="002E13B3"/>
    <w:rsid w:val="0030161E"/>
    <w:rsid w:val="00310EDA"/>
    <w:rsid w:val="003316D3"/>
    <w:rsid w:val="0033377C"/>
    <w:rsid w:val="00352EF2"/>
    <w:rsid w:val="0035637B"/>
    <w:rsid w:val="003573D7"/>
    <w:rsid w:val="00374A44"/>
    <w:rsid w:val="00377E57"/>
    <w:rsid w:val="00391298"/>
    <w:rsid w:val="00397FB1"/>
    <w:rsid w:val="003A1D68"/>
    <w:rsid w:val="003C2F75"/>
    <w:rsid w:val="003D7B43"/>
    <w:rsid w:val="004239BA"/>
    <w:rsid w:val="00430090"/>
    <w:rsid w:val="00430DA8"/>
    <w:rsid w:val="00440BF5"/>
    <w:rsid w:val="0045584D"/>
    <w:rsid w:val="004809A2"/>
    <w:rsid w:val="004C0808"/>
    <w:rsid w:val="004C7519"/>
    <w:rsid w:val="004D3108"/>
    <w:rsid w:val="004E59E4"/>
    <w:rsid w:val="005010FA"/>
    <w:rsid w:val="00503913"/>
    <w:rsid w:val="00505D8A"/>
    <w:rsid w:val="00576EBA"/>
    <w:rsid w:val="00592858"/>
    <w:rsid w:val="005973E1"/>
    <w:rsid w:val="005C6716"/>
    <w:rsid w:val="00600F37"/>
    <w:rsid w:val="00610753"/>
    <w:rsid w:val="00645376"/>
    <w:rsid w:val="00663A60"/>
    <w:rsid w:val="00675228"/>
    <w:rsid w:val="00690ACC"/>
    <w:rsid w:val="00694DBD"/>
    <w:rsid w:val="006A293B"/>
    <w:rsid w:val="006B4E82"/>
    <w:rsid w:val="006C0844"/>
    <w:rsid w:val="006C1697"/>
    <w:rsid w:val="006D5506"/>
    <w:rsid w:val="00702467"/>
    <w:rsid w:val="00707849"/>
    <w:rsid w:val="007170EF"/>
    <w:rsid w:val="007522D0"/>
    <w:rsid w:val="00770DA9"/>
    <w:rsid w:val="00784A46"/>
    <w:rsid w:val="007B3464"/>
    <w:rsid w:val="007B71C8"/>
    <w:rsid w:val="007C6BE6"/>
    <w:rsid w:val="007D2F42"/>
    <w:rsid w:val="007D59E1"/>
    <w:rsid w:val="007F4425"/>
    <w:rsid w:val="00824550"/>
    <w:rsid w:val="00861192"/>
    <w:rsid w:val="00865CBD"/>
    <w:rsid w:val="008866F0"/>
    <w:rsid w:val="008A143F"/>
    <w:rsid w:val="008B6AC6"/>
    <w:rsid w:val="008D3920"/>
    <w:rsid w:val="008E2A4E"/>
    <w:rsid w:val="008E7DC0"/>
    <w:rsid w:val="008F37D2"/>
    <w:rsid w:val="008F7A24"/>
    <w:rsid w:val="00911642"/>
    <w:rsid w:val="009144BC"/>
    <w:rsid w:val="009534C5"/>
    <w:rsid w:val="00961D58"/>
    <w:rsid w:val="009632F5"/>
    <w:rsid w:val="00963D03"/>
    <w:rsid w:val="009C1C33"/>
    <w:rsid w:val="009D1A26"/>
    <w:rsid w:val="009F5DE1"/>
    <w:rsid w:val="00A01009"/>
    <w:rsid w:val="00A02848"/>
    <w:rsid w:val="00A03499"/>
    <w:rsid w:val="00A1397D"/>
    <w:rsid w:val="00A14109"/>
    <w:rsid w:val="00A16EAC"/>
    <w:rsid w:val="00A31433"/>
    <w:rsid w:val="00A507B6"/>
    <w:rsid w:val="00A56032"/>
    <w:rsid w:val="00A61C3B"/>
    <w:rsid w:val="00A6259A"/>
    <w:rsid w:val="00A66F28"/>
    <w:rsid w:val="00A723CF"/>
    <w:rsid w:val="00A82DC7"/>
    <w:rsid w:val="00AD60A0"/>
    <w:rsid w:val="00B31D21"/>
    <w:rsid w:val="00B36B18"/>
    <w:rsid w:val="00B402D8"/>
    <w:rsid w:val="00B54220"/>
    <w:rsid w:val="00B86D3E"/>
    <w:rsid w:val="00B913F6"/>
    <w:rsid w:val="00BE0993"/>
    <w:rsid w:val="00BF1AA2"/>
    <w:rsid w:val="00C04C4A"/>
    <w:rsid w:val="00C07E93"/>
    <w:rsid w:val="00C133E6"/>
    <w:rsid w:val="00C52F1D"/>
    <w:rsid w:val="00C60BF4"/>
    <w:rsid w:val="00C632D2"/>
    <w:rsid w:val="00C83224"/>
    <w:rsid w:val="00C9504F"/>
    <w:rsid w:val="00CB3AB6"/>
    <w:rsid w:val="00CC2D73"/>
    <w:rsid w:val="00CD191D"/>
    <w:rsid w:val="00CF5E86"/>
    <w:rsid w:val="00D12E7A"/>
    <w:rsid w:val="00D16412"/>
    <w:rsid w:val="00D36056"/>
    <w:rsid w:val="00D52A66"/>
    <w:rsid w:val="00D77764"/>
    <w:rsid w:val="00D804DB"/>
    <w:rsid w:val="00D96AFC"/>
    <w:rsid w:val="00DB5219"/>
    <w:rsid w:val="00E05DC5"/>
    <w:rsid w:val="00E27926"/>
    <w:rsid w:val="00E43610"/>
    <w:rsid w:val="00E4577A"/>
    <w:rsid w:val="00E57818"/>
    <w:rsid w:val="00E60461"/>
    <w:rsid w:val="00E725CD"/>
    <w:rsid w:val="00E83CD2"/>
    <w:rsid w:val="00E968F9"/>
    <w:rsid w:val="00EA6A1F"/>
    <w:rsid w:val="00EE406C"/>
    <w:rsid w:val="00F054FA"/>
    <w:rsid w:val="00F06503"/>
    <w:rsid w:val="00F12984"/>
    <w:rsid w:val="00F17D4F"/>
    <w:rsid w:val="00F235C7"/>
    <w:rsid w:val="00F36E67"/>
    <w:rsid w:val="00F57868"/>
    <w:rsid w:val="00F84079"/>
    <w:rsid w:val="00F8647A"/>
    <w:rsid w:val="00F872C7"/>
    <w:rsid w:val="00F910E5"/>
    <w:rsid w:val="00FA3593"/>
    <w:rsid w:val="00FC1462"/>
    <w:rsid w:val="00FD5FDF"/>
    <w:rsid w:val="00FF14AF"/>
    <w:rsid w:val="00FF6EFE"/>
    <w:rsid w:val="13B6D565"/>
    <w:rsid w:val="19F8B44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8F26B1"/>
  <w15:chartTrackingRefBased/>
  <w15:docId w15:val="{35719278-4A55-4D5A-AD72-F6DEFCF9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0"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04DB"/>
    <w:pPr>
      <w:spacing w:after="0" w:line="240" w:lineRule="auto"/>
    </w:pPr>
    <w:rPr>
      <w:rFonts w:ascii="Arial" w:hAnsi="Arial" w:cs="Arial"/>
      <w:sz w:val="21"/>
    </w:rPr>
  </w:style>
  <w:style w:type="paragraph" w:styleId="berschrift1">
    <w:name w:val="heading 1"/>
    <w:basedOn w:val="Standard"/>
    <w:next w:val="Standard"/>
    <w:link w:val="berschrift1Zchn"/>
    <w:uiPriority w:val="9"/>
    <w:qFormat/>
    <w:rsid w:val="004D310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unhideWhenUsed/>
    <w:qFormat/>
    <w:rsid w:val="008E2A4E"/>
    <w:pPr>
      <w:spacing w:before="200" w:line="312" w:lineRule="auto"/>
      <w:jc w:val="both"/>
    </w:pPr>
  </w:style>
  <w:style w:type="character" w:customStyle="1" w:styleId="TextkrperZchn">
    <w:name w:val="Textkörper Zchn"/>
    <w:basedOn w:val="Absatz-Standardschriftart"/>
    <w:link w:val="Textkrper"/>
    <w:uiPriority w:val="99"/>
    <w:rsid w:val="008E2A4E"/>
    <w:rPr>
      <w:rFonts w:ascii="Arial" w:hAnsi="Arial" w:cs="Arial"/>
      <w:sz w:val="21"/>
    </w:rPr>
  </w:style>
  <w:style w:type="paragraph" w:styleId="Listenabsatz">
    <w:name w:val="List Paragraph"/>
    <w:basedOn w:val="Standard"/>
    <w:uiPriority w:val="34"/>
    <w:semiHidden/>
    <w:rsid w:val="008E2A4E"/>
    <w:pPr>
      <w:spacing w:before="200" w:line="312" w:lineRule="auto"/>
      <w:contextualSpacing/>
      <w:jc w:val="both"/>
    </w:pPr>
  </w:style>
  <w:style w:type="paragraph" w:customStyle="1" w:styleId="LAText">
    <w:name w:val="LA Text"/>
    <w:basedOn w:val="Textkrper"/>
    <w:link w:val="LATextZchn"/>
    <w:qFormat/>
    <w:rsid w:val="004D3108"/>
  </w:style>
  <w:style w:type="character" w:customStyle="1" w:styleId="LATextZchn">
    <w:name w:val="LA Text Zchn"/>
    <w:basedOn w:val="Absatz-Standardschriftart"/>
    <w:link w:val="LAText"/>
    <w:rsid w:val="004D3108"/>
    <w:rPr>
      <w:rFonts w:ascii="Arial" w:hAnsi="Arial" w:cs="Arial"/>
      <w:sz w:val="21"/>
    </w:rPr>
  </w:style>
  <w:style w:type="paragraph" w:customStyle="1" w:styleId="LAZwischenberschrift">
    <w:name w:val="LA Zwischenüberschrift"/>
    <w:basedOn w:val="LAText"/>
    <w:next w:val="LAText"/>
    <w:link w:val="LAZwischenberschriftZchn"/>
    <w:qFormat/>
    <w:rsid w:val="004D3108"/>
    <w:pPr>
      <w:keepLines/>
      <w:spacing w:line="240" w:lineRule="auto"/>
      <w:jc w:val="center"/>
    </w:pPr>
    <w:rPr>
      <w:spacing w:val="30"/>
    </w:rPr>
  </w:style>
  <w:style w:type="character" w:customStyle="1" w:styleId="LAZwischenberschriftZchn">
    <w:name w:val="LA Zwischenüberschrift Zchn"/>
    <w:basedOn w:val="Absatz-Standardschriftart"/>
    <w:link w:val="LAZwischenberschrift"/>
    <w:rsid w:val="004D3108"/>
    <w:rPr>
      <w:rFonts w:ascii="Arial" w:hAnsi="Arial" w:cs="Arial"/>
      <w:spacing w:val="30"/>
      <w:sz w:val="21"/>
    </w:rPr>
  </w:style>
  <w:style w:type="paragraph" w:customStyle="1" w:styleId="LAAntragOhneNum">
    <w:name w:val="LA Antrag OhneNum"/>
    <w:basedOn w:val="LAText"/>
    <w:next w:val="LAText"/>
    <w:link w:val="LAAntragOhneNumZchn"/>
    <w:qFormat/>
    <w:rsid w:val="009F5DE1"/>
    <w:pPr>
      <w:ind w:left="567"/>
    </w:pPr>
    <w:rPr>
      <w:b/>
    </w:rPr>
  </w:style>
  <w:style w:type="character" w:customStyle="1" w:styleId="LAAntragOhneNumZchn">
    <w:name w:val="LA Antrag OhneNum Zchn"/>
    <w:basedOn w:val="LATextZchn"/>
    <w:link w:val="LAAntragOhneNum"/>
    <w:rsid w:val="009F5DE1"/>
    <w:rPr>
      <w:rFonts w:ascii="Arial" w:hAnsi="Arial" w:cs="Arial"/>
      <w:b/>
      <w:sz w:val="21"/>
    </w:rPr>
  </w:style>
  <w:style w:type="paragraph" w:customStyle="1" w:styleId="LAAntrag1">
    <w:name w:val="LA Antrag 1"/>
    <w:basedOn w:val="LAText"/>
    <w:link w:val="LAAntrag1Zchn"/>
    <w:qFormat/>
    <w:rsid w:val="009F5DE1"/>
    <w:pPr>
      <w:numPr>
        <w:numId w:val="10"/>
      </w:numPr>
    </w:pPr>
    <w:rPr>
      <w:b/>
    </w:rPr>
  </w:style>
  <w:style w:type="character" w:customStyle="1" w:styleId="LAAntrag1Zchn">
    <w:name w:val="LA Antrag 1 Zchn"/>
    <w:basedOn w:val="LATextZchn"/>
    <w:link w:val="LAAntrag1"/>
    <w:rsid w:val="009F5DE1"/>
    <w:rPr>
      <w:rFonts w:ascii="Arial" w:hAnsi="Arial" w:cs="Arial"/>
      <w:b/>
      <w:sz w:val="21"/>
    </w:rPr>
  </w:style>
  <w:style w:type="paragraph" w:customStyle="1" w:styleId="LAZitatKommentar">
    <w:name w:val="LA ZitatKommentar"/>
    <w:basedOn w:val="LAText"/>
    <w:link w:val="LAZitatKommentarZchn"/>
    <w:qFormat/>
    <w:rsid w:val="004D3108"/>
    <w:pPr>
      <w:spacing w:before="120" w:after="320" w:line="288" w:lineRule="auto"/>
      <w:ind w:left="1417" w:right="567"/>
    </w:pPr>
    <w:rPr>
      <w:i/>
    </w:rPr>
  </w:style>
  <w:style w:type="character" w:customStyle="1" w:styleId="LAZitatKommentarZchn">
    <w:name w:val="LA ZitatKommentar Zchn"/>
    <w:basedOn w:val="Absatz-Standardschriftart"/>
    <w:link w:val="LAZitatKommentar"/>
    <w:rsid w:val="004D3108"/>
    <w:rPr>
      <w:rFonts w:ascii="Arial" w:hAnsi="Arial" w:cs="Arial"/>
      <w:i/>
      <w:sz w:val="21"/>
    </w:rPr>
  </w:style>
  <w:style w:type="paragraph" w:customStyle="1" w:styleId="LANachweisRsprLit">
    <w:name w:val="LA Nachweis Rspr/Lit"/>
    <w:basedOn w:val="LAZitatKommentar"/>
    <w:link w:val="LANachweisRsprLitZchn"/>
    <w:qFormat/>
    <w:rsid w:val="004D3108"/>
    <w:rPr>
      <w:i w:val="0"/>
    </w:rPr>
  </w:style>
  <w:style w:type="character" w:customStyle="1" w:styleId="LANachweisRsprLitZchn">
    <w:name w:val="LA Nachweis Rspr/Lit Zchn"/>
    <w:basedOn w:val="Absatz-Standardschriftart"/>
    <w:link w:val="LANachweisRsprLit"/>
    <w:rsid w:val="004D3108"/>
    <w:rPr>
      <w:rFonts w:ascii="Arial" w:hAnsi="Arial" w:cs="Arial"/>
      <w:sz w:val="21"/>
    </w:rPr>
  </w:style>
  <w:style w:type="paragraph" w:customStyle="1" w:styleId="LAAufz1">
    <w:name w:val="LA Aufz 1"/>
    <w:basedOn w:val="LAText"/>
    <w:link w:val="LAAufz1Zchn"/>
    <w:qFormat/>
    <w:rsid w:val="004D3108"/>
    <w:pPr>
      <w:numPr>
        <w:numId w:val="1"/>
      </w:numPr>
    </w:pPr>
  </w:style>
  <w:style w:type="character" w:customStyle="1" w:styleId="LAAufz1Zchn">
    <w:name w:val="LA Aufz 1 Zchn"/>
    <w:basedOn w:val="Absatz-Standardschriftart"/>
    <w:link w:val="LAAufz1"/>
    <w:rsid w:val="004D3108"/>
    <w:rPr>
      <w:rFonts w:ascii="Arial" w:hAnsi="Arial" w:cs="Arial"/>
      <w:sz w:val="21"/>
    </w:rPr>
  </w:style>
  <w:style w:type="paragraph" w:customStyle="1" w:styleId="LAAufz1Folge">
    <w:name w:val="LA Aufz 1 Folge"/>
    <w:basedOn w:val="LAText"/>
    <w:link w:val="LAAufz1FolgeZchn"/>
    <w:qFormat/>
    <w:rsid w:val="004D3108"/>
    <w:pPr>
      <w:ind w:left="992"/>
    </w:pPr>
  </w:style>
  <w:style w:type="character" w:customStyle="1" w:styleId="LAAufz1FolgeZchn">
    <w:name w:val="LA Aufz 1 Folge Zchn"/>
    <w:basedOn w:val="Absatz-Standardschriftart"/>
    <w:link w:val="LAAufz1Folge"/>
    <w:rsid w:val="004D3108"/>
    <w:rPr>
      <w:rFonts w:ascii="Arial" w:hAnsi="Arial" w:cs="Arial"/>
      <w:sz w:val="21"/>
    </w:rPr>
  </w:style>
  <w:style w:type="paragraph" w:customStyle="1" w:styleId="LAAufz2">
    <w:name w:val="LA Aufz 2"/>
    <w:basedOn w:val="LAText"/>
    <w:link w:val="LAAufz2Zchn"/>
    <w:qFormat/>
    <w:rsid w:val="004D3108"/>
    <w:pPr>
      <w:numPr>
        <w:numId w:val="2"/>
      </w:numPr>
    </w:pPr>
  </w:style>
  <w:style w:type="character" w:customStyle="1" w:styleId="LAAufz2Zchn">
    <w:name w:val="LA Aufz 2 Zchn"/>
    <w:basedOn w:val="Absatz-Standardschriftart"/>
    <w:link w:val="LAAufz2"/>
    <w:rsid w:val="004D3108"/>
    <w:rPr>
      <w:rFonts w:ascii="Arial" w:hAnsi="Arial" w:cs="Arial"/>
      <w:sz w:val="21"/>
    </w:rPr>
  </w:style>
  <w:style w:type="paragraph" w:customStyle="1" w:styleId="LAAufz2Folge">
    <w:name w:val="LA Aufz 2 Folge"/>
    <w:basedOn w:val="LAText"/>
    <w:link w:val="LAAufz2FolgeZchn"/>
    <w:qFormat/>
    <w:rsid w:val="004D3108"/>
    <w:pPr>
      <w:ind w:left="1559"/>
    </w:pPr>
  </w:style>
  <w:style w:type="character" w:customStyle="1" w:styleId="LAAufz2FolgeZchn">
    <w:name w:val="LA Aufz 2 Folge Zchn"/>
    <w:basedOn w:val="Absatz-Standardschriftart"/>
    <w:link w:val="LAAufz2Folge"/>
    <w:rsid w:val="004D3108"/>
    <w:rPr>
      <w:rFonts w:ascii="Arial" w:hAnsi="Arial" w:cs="Arial"/>
      <w:sz w:val="21"/>
    </w:rPr>
  </w:style>
  <w:style w:type="paragraph" w:customStyle="1" w:styleId="LAAufz3">
    <w:name w:val="LA Aufz 3"/>
    <w:basedOn w:val="LAText"/>
    <w:link w:val="LAAufz3Zchn"/>
    <w:qFormat/>
    <w:rsid w:val="004D3108"/>
    <w:pPr>
      <w:numPr>
        <w:numId w:val="3"/>
      </w:numPr>
    </w:pPr>
  </w:style>
  <w:style w:type="character" w:customStyle="1" w:styleId="LAAufz3Zchn">
    <w:name w:val="LA Aufz 3 Zchn"/>
    <w:basedOn w:val="Absatz-Standardschriftart"/>
    <w:link w:val="LAAufz3"/>
    <w:rsid w:val="004D3108"/>
    <w:rPr>
      <w:rFonts w:ascii="Arial" w:hAnsi="Arial" w:cs="Arial"/>
      <w:sz w:val="21"/>
    </w:rPr>
  </w:style>
  <w:style w:type="paragraph" w:customStyle="1" w:styleId="LAAufz3Folge">
    <w:name w:val="LA Aufz 3 Folge"/>
    <w:basedOn w:val="LAText"/>
    <w:link w:val="LAAufz3FolgeZchn"/>
    <w:qFormat/>
    <w:rsid w:val="004D3108"/>
    <w:pPr>
      <w:ind w:left="2126"/>
    </w:pPr>
  </w:style>
  <w:style w:type="character" w:customStyle="1" w:styleId="LAAufz3FolgeZchn">
    <w:name w:val="LA Aufz 3 Folge Zchn"/>
    <w:basedOn w:val="Absatz-Standardschriftart"/>
    <w:link w:val="LAAufz3Folge"/>
    <w:rsid w:val="004D3108"/>
    <w:rPr>
      <w:rFonts w:ascii="Arial" w:hAnsi="Arial" w:cs="Arial"/>
      <w:sz w:val="21"/>
    </w:rPr>
  </w:style>
  <w:style w:type="paragraph" w:styleId="Beschriftung">
    <w:name w:val="caption"/>
    <w:basedOn w:val="LAText"/>
    <w:next w:val="Standard"/>
    <w:uiPriority w:val="35"/>
    <w:semiHidden/>
    <w:unhideWhenUsed/>
    <w:rsid w:val="004D3108"/>
    <w:pPr>
      <w:spacing w:before="120"/>
      <w:ind w:left="567"/>
    </w:pPr>
    <w:rPr>
      <w:iCs/>
      <w:szCs w:val="18"/>
    </w:rPr>
  </w:style>
  <w:style w:type="character" w:styleId="Buchtitel">
    <w:name w:val="Book Title"/>
    <w:basedOn w:val="Absatz-Standardschriftart"/>
    <w:uiPriority w:val="33"/>
    <w:semiHidden/>
    <w:rsid w:val="004D3108"/>
    <w:rPr>
      <w:b/>
      <w:bCs/>
      <w:i/>
      <w:iCs/>
      <w:spacing w:val="5"/>
    </w:rPr>
  </w:style>
  <w:style w:type="character" w:styleId="Fett">
    <w:name w:val="Strong"/>
    <w:basedOn w:val="Absatz-Standardschriftart"/>
    <w:uiPriority w:val="22"/>
    <w:semiHidden/>
    <w:rsid w:val="004D3108"/>
    <w:rPr>
      <w:b/>
      <w:bCs/>
    </w:rPr>
  </w:style>
  <w:style w:type="character" w:styleId="Hervorhebung">
    <w:name w:val="Emphasis"/>
    <w:basedOn w:val="Absatz-Standardschriftart"/>
    <w:uiPriority w:val="20"/>
    <w:semiHidden/>
    <w:rsid w:val="004D3108"/>
    <w:rPr>
      <w:i/>
      <w:iCs/>
    </w:rPr>
  </w:style>
  <w:style w:type="character" w:customStyle="1" w:styleId="berschrift1Zchn">
    <w:name w:val="Überschrift 1 Zchn"/>
    <w:basedOn w:val="Absatz-Standardschriftart"/>
    <w:link w:val="berschrift1"/>
    <w:uiPriority w:val="9"/>
    <w:rsid w:val="004D3108"/>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semiHidden/>
    <w:unhideWhenUsed/>
    <w:rsid w:val="004D3108"/>
    <w:pPr>
      <w:outlineLvl w:val="9"/>
    </w:pPr>
  </w:style>
  <w:style w:type="character" w:styleId="IntensiveHervorhebung">
    <w:name w:val="Intense Emphasis"/>
    <w:basedOn w:val="Absatz-Standardschriftart"/>
    <w:uiPriority w:val="21"/>
    <w:semiHidden/>
    <w:rsid w:val="004D3108"/>
    <w:rPr>
      <w:i/>
      <w:iCs/>
      <w:color w:val="4472C4" w:themeColor="accent1"/>
    </w:rPr>
  </w:style>
  <w:style w:type="character" w:styleId="IntensiverVerweis">
    <w:name w:val="Intense Reference"/>
    <w:basedOn w:val="Absatz-Standardschriftart"/>
    <w:uiPriority w:val="32"/>
    <w:semiHidden/>
    <w:rsid w:val="004D3108"/>
    <w:rPr>
      <w:b/>
      <w:bCs/>
      <w:smallCaps/>
      <w:color w:val="4472C4" w:themeColor="accent1"/>
      <w:spacing w:val="5"/>
    </w:rPr>
  </w:style>
  <w:style w:type="paragraph" w:styleId="IntensivesZitat">
    <w:name w:val="Intense Quote"/>
    <w:basedOn w:val="Standard"/>
    <w:next w:val="Standard"/>
    <w:link w:val="IntensivesZitatZchn"/>
    <w:uiPriority w:val="30"/>
    <w:semiHidden/>
    <w:rsid w:val="004D31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D3108"/>
    <w:rPr>
      <w:rFonts w:ascii="Arial" w:hAnsi="Arial" w:cs="Arial"/>
      <w:i/>
      <w:iCs/>
      <w:color w:val="4472C4" w:themeColor="accent1"/>
      <w:sz w:val="21"/>
    </w:rPr>
  </w:style>
  <w:style w:type="character" w:styleId="SchwacheHervorhebung">
    <w:name w:val="Subtle Emphasis"/>
    <w:basedOn w:val="Absatz-Standardschriftart"/>
    <w:uiPriority w:val="19"/>
    <w:semiHidden/>
    <w:rsid w:val="004D3108"/>
    <w:rPr>
      <w:i/>
      <w:iCs/>
      <w:color w:val="404040" w:themeColor="text1" w:themeTint="BF"/>
    </w:rPr>
  </w:style>
  <w:style w:type="character" w:styleId="SchwacherVerweis">
    <w:name w:val="Subtle Reference"/>
    <w:basedOn w:val="Absatz-Standardschriftart"/>
    <w:uiPriority w:val="31"/>
    <w:semiHidden/>
    <w:rsid w:val="004D3108"/>
    <w:rPr>
      <w:smallCaps/>
      <w:color w:val="5A5A5A" w:themeColor="text1" w:themeTint="A5"/>
    </w:rPr>
  </w:style>
  <w:style w:type="paragraph" w:styleId="Titel">
    <w:name w:val="Title"/>
    <w:basedOn w:val="Standard"/>
    <w:next w:val="Standard"/>
    <w:link w:val="TitelZchn"/>
    <w:uiPriority w:val="10"/>
    <w:semiHidden/>
    <w:rsid w:val="004D3108"/>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D31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4D310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uiPriority w:val="11"/>
    <w:rsid w:val="004D3108"/>
    <w:rPr>
      <w:rFonts w:eastAsiaTheme="minorEastAsia"/>
      <w:color w:val="5A5A5A" w:themeColor="text1" w:themeTint="A5"/>
      <w:spacing w:val="15"/>
    </w:rPr>
  </w:style>
  <w:style w:type="paragraph" w:customStyle="1" w:styleId="LAEbene1">
    <w:name w:val="LA Ebene 1"/>
    <w:basedOn w:val="Standard"/>
    <w:next w:val="LAText1"/>
    <w:link w:val="LAEbene1Zchn"/>
    <w:qFormat/>
    <w:rsid w:val="00F17D4F"/>
    <w:pPr>
      <w:keepNext/>
      <w:keepLines/>
      <w:numPr>
        <w:numId w:val="4"/>
      </w:numPr>
      <w:spacing w:before="240" w:line="312" w:lineRule="auto"/>
      <w:jc w:val="both"/>
      <w:outlineLvl w:val="0"/>
    </w:pPr>
    <w:rPr>
      <w:rFonts w:eastAsia="Times New Roman" w:cs="Times New Roman"/>
      <w:b/>
      <w:bCs/>
      <w:caps/>
      <w:szCs w:val="24"/>
      <w:lang w:eastAsia="de-DE"/>
    </w:rPr>
  </w:style>
  <w:style w:type="character" w:customStyle="1" w:styleId="LAEbene1Zchn">
    <w:name w:val="LA Ebene 1 Zchn"/>
    <w:basedOn w:val="Absatz-Standardschriftart"/>
    <w:link w:val="LAEbene1"/>
    <w:rsid w:val="004D3108"/>
    <w:rPr>
      <w:rFonts w:ascii="Arial" w:eastAsia="Times New Roman" w:hAnsi="Arial" w:cs="Times New Roman"/>
      <w:b/>
      <w:bCs/>
      <w:caps/>
      <w:sz w:val="21"/>
      <w:szCs w:val="24"/>
      <w:lang w:eastAsia="de-DE"/>
    </w:rPr>
  </w:style>
  <w:style w:type="paragraph" w:customStyle="1" w:styleId="LAEbene2">
    <w:name w:val="LA Ebene 2"/>
    <w:basedOn w:val="Standard"/>
    <w:next w:val="LAText1"/>
    <w:link w:val="LAEbene2Zchn"/>
    <w:qFormat/>
    <w:rsid w:val="00F17D4F"/>
    <w:pPr>
      <w:keepNext/>
      <w:keepLines/>
      <w:numPr>
        <w:ilvl w:val="1"/>
        <w:numId w:val="4"/>
      </w:numPr>
      <w:spacing w:before="240" w:line="312" w:lineRule="auto"/>
      <w:jc w:val="both"/>
      <w:outlineLvl w:val="1"/>
    </w:pPr>
    <w:rPr>
      <w:rFonts w:eastAsia="Times New Roman" w:cs="Times New Roman"/>
      <w:b/>
      <w:bCs/>
      <w:szCs w:val="24"/>
      <w:lang w:eastAsia="de-DE"/>
    </w:rPr>
  </w:style>
  <w:style w:type="character" w:customStyle="1" w:styleId="LAEbene2Zchn">
    <w:name w:val="LA Ebene 2 Zchn"/>
    <w:basedOn w:val="Absatz-Standardschriftart"/>
    <w:link w:val="LAEbene2"/>
    <w:rsid w:val="004D3108"/>
    <w:rPr>
      <w:rFonts w:ascii="Arial" w:eastAsia="Times New Roman" w:hAnsi="Arial" w:cs="Times New Roman"/>
      <w:b/>
      <w:bCs/>
      <w:sz w:val="21"/>
      <w:szCs w:val="24"/>
      <w:lang w:eastAsia="de-DE"/>
    </w:rPr>
  </w:style>
  <w:style w:type="paragraph" w:customStyle="1" w:styleId="LAEbene3">
    <w:name w:val="LA Ebene 3"/>
    <w:basedOn w:val="Standard"/>
    <w:next w:val="LAText1"/>
    <w:link w:val="LAEbene3Zchn"/>
    <w:qFormat/>
    <w:rsid w:val="00F17D4F"/>
    <w:pPr>
      <w:keepNext/>
      <w:keepLines/>
      <w:numPr>
        <w:ilvl w:val="2"/>
        <w:numId w:val="4"/>
      </w:numPr>
      <w:spacing w:before="240" w:line="312" w:lineRule="auto"/>
      <w:jc w:val="both"/>
      <w:outlineLvl w:val="2"/>
    </w:pPr>
    <w:rPr>
      <w:rFonts w:eastAsia="Times New Roman" w:cs="Times New Roman"/>
      <w:b/>
      <w:bCs/>
      <w:szCs w:val="24"/>
      <w:lang w:eastAsia="de-DE"/>
    </w:rPr>
  </w:style>
  <w:style w:type="character" w:customStyle="1" w:styleId="LAEbene3Zchn">
    <w:name w:val="LA Ebene 3 Zchn"/>
    <w:basedOn w:val="Absatz-Standardschriftart"/>
    <w:link w:val="LAEbene3"/>
    <w:rsid w:val="004D3108"/>
    <w:rPr>
      <w:rFonts w:ascii="Arial" w:eastAsia="Times New Roman" w:hAnsi="Arial" w:cs="Times New Roman"/>
      <w:b/>
      <w:bCs/>
      <w:sz w:val="21"/>
      <w:szCs w:val="24"/>
      <w:lang w:eastAsia="de-DE"/>
    </w:rPr>
  </w:style>
  <w:style w:type="paragraph" w:customStyle="1" w:styleId="LAEbene4">
    <w:name w:val="LA Ebene 4"/>
    <w:basedOn w:val="Standard"/>
    <w:next w:val="LAText2"/>
    <w:link w:val="LAEbene4Zchn"/>
    <w:qFormat/>
    <w:rsid w:val="00F17D4F"/>
    <w:pPr>
      <w:keepNext/>
      <w:keepLines/>
      <w:numPr>
        <w:ilvl w:val="3"/>
        <w:numId w:val="4"/>
      </w:numPr>
      <w:spacing w:before="240" w:line="312" w:lineRule="auto"/>
      <w:jc w:val="both"/>
      <w:outlineLvl w:val="3"/>
    </w:pPr>
    <w:rPr>
      <w:rFonts w:eastAsia="Times New Roman" w:cs="Times New Roman"/>
      <w:b/>
      <w:bCs/>
      <w:szCs w:val="24"/>
      <w:lang w:eastAsia="de-DE"/>
    </w:rPr>
  </w:style>
  <w:style w:type="character" w:customStyle="1" w:styleId="LAEbene4Zchn">
    <w:name w:val="LA Ebene 4 Zchn"/>
    <w:basedOn w:val="Absatz-Standardschriftart"/>
    <w:link w:val="LAEbene4"/>
    <w:rsid w:val="004D3108"/>
    <w:rPr>
      <w:rFonts w:ascii="Arial" w:eastAsia="Times New Roman" w:hAnsi="Arial" w:cs="Times New Roman"/>
      <w:b/>
      <w:bCs/>
      <w:sz w:val="21"/>
      <w:szCs w:val="24"/>
      <w:lang w:eastAsia="de-DE"/>
    </w:rPr>
  </w:style>
  <w:style w:type="paragraph" w:customStyle="1" w:styleId="LAEbene5">
    <w:name w:val="LA Ebene 5"/>
    <w:basedOn w:val="Standard"/>
    <w:next w:val="LAText2"/>
    <w:link w:val="LAEbene5Zchn"/>
    <w:qFormat/>
    <w:rsid w:val="00F17D4F"/>
    <w:pPr>
      <w:keepNext/>
      <w:keepLines/>
      <w:numPr>
        <w:ilvl w:val="4"/>
        <w:numId w:val="4"/>
      </w:numPr>
      <w:spacing w:before="240" w:line="312" w:lineRule="auto"/>
      <w:jc w:val="both"/>
      <w:outlineLvl w:val="4"/>
    </w:pPr>
    <w:rPr>
      <w:rFonts w:eastAsia="Times New Roman" w:cs="Times New Roman"/>
      <w:b/>
      <w:bCs/>
      <w:szCs w:val="24"/>
      <w:lang w:eastAsia="de-DE"/>
    </w:rPr>
  </w:style>
  <w:style w:type="character" w:customStyle="1" w:styleId="LAEbene5Zchn">
    <w:name w:val="LA Ebene 5 Zchn"/>
    <w:basedOn w:val="Absatz-Standardschriftart"/>
    <w:link w:val="LAEbene5"/>
    <w:rsid w:val="004D3108"/>
    <w:rPr>
      <w:rFonts w:ascii="Arial" w:eastAsia="Times New Roman" w:hAnsi="Arial" w:cs="Times New Roman"/>
      <w:b/>
      <w:bCs/>
      <w:sz w:val="21"/>
      <w:szCs w:val="24"/>
      <w:lang w:eastAsia="de-DE"/>
    </w:rPr>
  </w:style>
  <w:style w:type="paragraph" w:customStyle="1" w:styleId="LAEbene6">
    <w:name w:val="LA Ebene 6"/>
    <w:basedOn w:val="Standard"/>
    <w:next w:val="LAText2"/>
    <w:link w:val="LAEbene6Zchn"/>
    <w:qFormat/>
    <w:rsid w:val="00F17D4F"/>
    <w:pPr>
      <w:keepNext/>
      <w:keepLines/>
      <w:numPr>
        <w:ilvl w:val="5"/>
        <w:numId w:val="4"/>
      </w:numPr>
      <w:spacing w:before="240" w:line="312" w:lineRule="auto"/>
      <w:jc w:val="both"/>
      <w:outlineLvl w:val="5"/>
    </w:pPr>
    <w:rPr>
      <w:rFonts w:eastAsia="Times New Roman" w:cs="Times New Roman"/>
      <w:b/>
      <w:bCs/>
      <w:szCs w:val="24"/>
      <w:lang w:eastAsia="de-DE"/>
    </w:rPr>
  </w:style>
  <w:style w:type="character" w:customStyle="1" w:styleId="LAEbene6Zchn">
    <w:name w:val="LA Ebene 6 Zchn"/>
    <w:basedOn w:val="Absatz-Standardschriftart"/>
    <w:link w:val="LAEbene6"/>
    <w:rsid w:val="004D3108"/>
    <w:rPr>
      <w:rFonts w:ascii="Arial" w:eastAsia="Times New Roman" w:hAnsi="Arial" w:cs="Times New Roman"/>
      <w:b/>
      <w:bCs/>
      <w:sz w:val="21"/>
      <w:szCs w:val="24"/>
      <w:lang w:eastAsia="de-DE"/>
    </w:rPr>
  </w:style>
  <w:style w:type="paragraph" w:customStyle="1" w:styleId="LAEbene7">
    <w:name w:val="LA Ebene 7"/>
    <w:basedOn w:val="Standard"/>
    <w:next w:val="LAText3"/>
    <w:link w:val="LAEbene7Zchn"/>
    <w:qFormat/>
    <w:rsid w:val="00F17D4F"/>
    <w:pPr>
      <w:keepNext/>
      <w:keepLines/>
      <w:numPr>
        <w:ilvl w:val="6"/>
        <w:numId w:val="4"/>
      </w:numPr>
      <w:spacing w:before="240" w:line="312" w:lineRule="auto"/>
      <w:jc w:val="both"/>
      <w:outlineLvl w:val="6"/>
    </w:pPr>
    <w:rPr>
      <w:rFonts w:eastAsia="Times New Roman" w:cs="Times New Roman"/>
      <w:b/>
      <w:bCs/>
      <w:szCs w:val="24"/>
      <w:lang w:eastAsia="de-DE"/>
    </w:rPr>
  </w:style>
  <w:style w:type="character" w:customStyle="1" w:styleId="LAEbene7Zchn">
    <w:name w:val="LA Ebene 7 Zchn"/>
    <w:basedOn w:val="Absatz-Standardschriftart"/>
    <w:link w:val="LAEbene7"/>
    <w:rsid w:val="004D3108"/>
    <w:rPr>
      <w:rFonts w:ascii="Arial" w:eastAsia="Times New Roman" w:hAnsi="Arial" w:cs="Times New Roman"/>
      <w:b/>
      <w:bCs/>
      <w:sz w:val="21"/>
      <w:szCs w:val="24"/>
      <w:lang w:eastAsia="de-DE"/>
    </w:rPr>
  </w:style>
  <w:style w:type="paragraph" w:customStyle="1" w:styleId="LAEbene8">
    <w:name w:val="LA Ebene 8"/>
    <w:basedOn w:val="Standard"/>
    <w:next w:val="LAText3"/>
    <w:link w:val="LAEbene8Zchn"/>
    <w:qFormat/>
    <w:rsid w:val="00F17D4F"/>
    <w:pPr>
      <w:keepNext/>
      <w:keepLines/>
      <w:numPr>
        <w:ilvl w:val="7"/>
        <w:numId w:val="4"/>
      </w:numPr>
      <w:spacing w:before="240" w:line="312" w:lineRule="auto"/>
      <w:jc w:val="both"/>
      <w:outlineLvl w:val="7"/>
    </w:pPr>
    <w:rPr>
      <w:rFonts w:eastAsia="Times New Roman" w:cs="Times New Roman"/>
      <w:b/>
      <w:bCs/>
      <w:szCs w:val="24"/>
      <w:lang w:eastAsia="de-DE"/>
    </w:rPr>
  </w:style>
  <w:style w:type="character" w:customStyle="1" w:styleId="LAEbene8Zchn">
    <w:name w:val="LA Ebene 8 Zchn"/>
    <w:basedOn w:val="Absatz-Standardschriftart"/>
    <w:link w:val="LAEbene8"/>
    <w:rsid w:val="004D3108"/>
    <w:rPr>
      <w:rFonts w:ascii="Arial" w:eastAsia="Times New Roman" w:hAnsi="Arial" w:cs="Times New Roman"/>
      <w:b/>
      <w:bCs/>
      <w:sz w:val="21"/>
      <w:szCs w:val="24"/>
      <w:lang w:eastAsia="de-DE"/>
    </w:rPr>
  </w:style>
  <w:style w:type="paragraph" w:customStyle="1" w:styleId="LAText1">
    <w:name w:val="LA Text 1"/>
    <w:basedOn w:val="Textkrper"/>
    <w:link w:val="LAText1Zchn"/>
    <w:rsid w:val="00F17D4F"/>
    <w:pPr>
      <w:ind w:left="567"/>
    </w:pPr>
    <w:rPr>
      <w:rFonts w:eastAsia="Times New Roman" w:cs="Times New Roman"/>
      <w:szCs w:val="24"/>
      <w:lang w:eastAsia="de-DE"/>
    </w:rPr>
  </w:style>
  <w:style w:type="character" w:customStyle="1" w:styleId="LAText1Zchn">
    <w:name w:val="LA Text 1 Zchn"/>
    <w:basedOn w:val="Absatz-Standardschriftart"/>
    <w:link w:val="LAText1"/>
    <w:rsid w:val="004D3108"/>
    <w:rPr>
      <w:rFonts w:ascii="Arial" w:eastAsia="Times New Roman" w:hAnsi="Arial" w:cs="Times New Roman"/>
      <w:sz w:val="21"/>
      <w:szCs w:val="24"/>
      <w:lang w:eastAsia="de-DE"/>
    </w:rPr>
  </w:style>
  <w:style w:type="paragraph" w:customStyle="1" w:styleId="LAText2">
    <w:name w:val="LA Text 2"/>
    <w:basedOn w:val="LAText1"/>
    <w:link w:val="LAText2Zchn"/>
    <w:rsid w:val="00F17D4F"/>
    <w:pPr>
      <w:ind w:left="1134"/>
    </w:pPr>
  </w:style>
  <w:style w:type="character" w:customStyle="1" w:styleId="LAText2Zchn">
    <w:name w:val="LA Text 2 Zchn"/>
    <w:basedOn w:val="Absatz-Standardschriftart"/>
    <w:link w:val="LAText2"/>
    <w:rsid w:val="004D3108"/>
    <w:rPr>
      <w:rFonts w:ascii="Arial" w:eastAsia="Times New Roman" w:hAnsi="Arial" w:cs="Times New Roman"/>
      <w:szCs w:val="24"/>
      <w:lang w:eastAsia="de-DE"/>
    </w:rPr>
  </w:style>
  <w:style w:type="paragraph" w:customStyle="1" w:styleId="LAText3">
    <w:name w:val="LA Text 3"/>
    <w:basedOn w:val="LAText1"/>
    <w:link w:val="LAText3Zchn"/>
    <w:rsid w:val="00F17D4F"/>
    <w:pPr>
      <w:ind w:left="1701"/>
    </w:pPr>
  </w:style>
  <w:style w:type="character" w:customStyle="1" w:styleId="LAText3Zchn">
    <w:name w:val="LA Text 3 Zchn"/>
    <w:basedOn w:val="Absatz-Standardschriftart"/>
    <w:link w:val="LAText3"/>
    <w:rsid w:val="004D3108"/>
    <w:rPr>
      <w:rFonts w:ascii="Arial" w:eastAsia="Times New Roman" w:hAnsi="Arial" w:cs="Times New Roman"/>
      <w:szCs w:val="24"/>
      <w:lang w:eastAsia="de-DE"/>
    </w:rPr>
  </w:style>
  <w:style w:type="paragraph" w:customStyle="1" w:styleId="LAText4">
    <w:name w:val="LA Text 4"/>
    <w:basedOn w:val="LAText1"/>
    <w:link w:val="LAText4Zchn"/>
    <w:rsid w:val="00F17D4F"/>
    <w:pPr>
      <w:ind w:left="2268"/>
    </w:pPr>
  </w:style>
  <w:style w:type="character" w:customStyle="1" w:styleId="LAText4Zchn">
    <w:name w:val="LA Text 4 Zchn"/>
    <w:basedOn w:val="Absatz-Standardschriftart"/>
    <w:link w:val="LAText4"/>
    <w:rsid w:val="004D3108"/>
    <w:rPr>
      <w:rFonts w:ascii="Arial" w:eastAsia="Times New Roman" w:hAnsi="Arial" w:cs="Times New Roman"/>
      <w:szCs w:val="24"/>
      <w:lang w:eastAsia="de-DE"/>
    </w:rPr>
  </w:style>
  <w:style w:type="paragraph" w:customStyle="1" w:styleId="TOCLAEbene1">
    <w:name w:val="TOC LA Ebene 1"/>
    <w:basedOn w:val="Verzeichnis1"/>
    <w:rsid w:val="00F17D4F"/>
    <w:pPr>
      <w:tabs>
        <w:tab w:val="left" w:pos="426"/>
        <w:tab w:val="right" w:leader="dot" w:pos="9062"/>
      </w:tabs>
      <w:spacing w:before="240" w:after="0"/>
      <w:ind w:left="425" w:hanging="425"/>
    </w:pPr>
    <w:rPr>
      <w:rFonts w:eastAsia="Times New Roman" w:cs="Times New Roman"/>
      <w:caps/>
      <w:szCs w:val="24"/>
      <w:lang w:eastAsia="de-DE"/>
    </w:rPr>
  </w:style>
  <w:style w:type="paragraph" w:styleId="Verzeichnis1">
    <w:name w:val="toc 1"/>
    <w:basedOn w:val="Standard"/>
    <w:next w:val="Standard"/>
    <w:autoRedefine/>
    <w:uiPriority w:val="39"/>
    <w:semiHidden/>
    <w:unhideWhenUsed/>
    <w:rsid w:val="004D3108"/>
    <w:pPr>
      <w:spacing w:after="100"/>
    </w:pPr>
  </w:style>
  <w:style w:type="paragraph" w:customStyle="1" w:styleId="TOCLAEbene2">
    <w:name w:val="TOC LA Ebene 2"/>
    <w:basedOn w:val="Verzeichnis2"/>
    <w:rsid w:val="00F17D4F"/>
    <w:pPr>
      <w:tabs>
        <w:tab w:val="left" w:pos="851"/>
        <w:tab w:val="right" w:leader="dot" w:pos="9062"/>
      </w:tabs>
      <w:spacing w:before="120" w:after="0"/>
      <w:ind w:left="851" w:hanging="425"/>
    </w:pPr>
    <w:rPr>
      <w:rFonts w:eastAsia="Times New Roman" w:cs="Times New Roman"/>
      <w:noProof/>
      <w:szCs w:val="24"/>
      <w:lang w:eastAsia="de-DE"/>
    </w:rPr>
  </w:style>
  <w:style w:type="paragraph" w:styleId="Verzeichnis2">
    <w:name w:val="toc 2"/>
    <w:basedOn w:val="Standard"/>
    <w:next w:val="Standard"/>
    <w:autoRedefine/>
    <w:uiPriority w:val="39"/>
    <w:semiHidden/>
    <w:unhideWhenUsed/>
    <w:rsid w:val="004D3108"/>
    <w:pPr>
      <w:spacing w:after="100"/>
      <w:ind w:left="210"/>
    </w:pPr>
  </w:style>
  <w:style w:type="paragraph" w:customStyle="1" w:styleId="TOCLAEbene3">
    <w:name w:val="TOC LA Ebene 3"/>
    <w:basedOn w:val="Verzeichnis3"/>
    <w:rsid w:val="00F17D4F"/>
    <w:pPr>
      <w:tabs>
        <w:tab w:val="left" w:pos="1276"/>
        <w:tab w:val="right" w:leader="dot" w:pos="9062"/>
      </w:tabs>
      <w:spacing w:before="120" w:after="0"/>
      <w:ind w:left="1276" w:hanging="425"/>
    </w:pPr>
    <w:rPr>
      <w:rFonts w:eastAsia="Times New Roman" w:cs="Times New Roman"/>
      <w:szCs w:val="24"/>
      <w:lang w:eastAsia="de-DE"/>
    </w:rPr>
  </w:style>
  <w:style w:type="paragraph" w:styleId="Verzeichnis3">
    <w:name w:val="toc 3"/>
    <w:basedOn w:val="Standard"/>
    <w:next w:val="Standard"/>
    <w:autoRedefine/>
    <w:uiPriority w:val="39"/>
    <w:semiHidden/>
    <w:unhideWhenUsed/>
    <w:rsid w:val="004D3108"/>
    <w:pPr>
      <w:spacing w:after="100"/>
      <w:ind w:left="420"/>
    </w:pPr>
  </w:style>
  <w:style w:type="paragraph" w:customStyle="1" w:styleId="TOCLAEbene4">
    <w:name w:val="TOC LA Ebene 4"/>
    <w:basedOn w:val="Verzeichnis4"/>
    <w:rsid w:val="00F17D4F"/>
    <w:pPr>
      <w:tabs>
        <w:tab w:val="right" w:leader="dot" w:pos="9062"/>
      </w:tabs>
      <w:spacing w:before="120" w:after="0"/>
      <w:ind w:left="1701" w:hanging="425"/>
    </w:pPr>
    <w:rPr>
      <w:rFonts w:eastAsia="Times New Roman" w:cs="Times New Roman"/>
      <w:szCs w:val="24"/>
      <w:lang w:eastAsia="de-DE"/>
    </w:rPr>
  </w:style>
  <w:style w:type="paragraph" w:styleId="Verzeichnis4">
    <w:name w:val="toc 4"/>
    <w:basedOn w:val="Standard"/>
    <w:next w:val="Standard"/>
    <w:autoRedefine/>
    <w:uiPriority w:val="39"/>
    <w:semiHidden/>
    <w:unhideWhenUsed/>
    <w:rsid w:val="004D3108"/>
    <w:pPr>
      <w:spacing w:after="100"/>
      <w:ind w:left="630"/>
    </w:pPr>
  </w:style>
  <w:style w:type="paragraph" w:customStyle="1" w:styleId="TOCLAEbene5">
    <w:name w:val="TOC LA Ebene 5"/>
    <w:basedOn w:val="Verzeichnis5"/>
    <w:rsid w:val="00F17D4F"/>
    <w:pPr>
      <w:tabs>
        <w:tab w:val="left" w:pos="2127"/>
        <w:tab w:val="right" w:leader="dot" w:pos="9062"/>
      </w:tabs>
      <w:spacing w:before="60" w:after="0"/>
      <w:ind w:left="2127" w:hanging="425"/>
    </w:pPr>
    <w:rPr>
      <w:rFonts w:eastAsia="Times New Roman" w:cs="Times New Roman"/>
      <w:szCs w:val="24"/>
      <w:lang w:eastAsia="de-DE"/>
    </w:rPr>
  </w:style>
  <w:style w:type="paragraph" w:styleId="Verzeichnis5">
    <w:name w:val="toc 5"/>
    <w:basedOn w:val="Standard"/>
    <w:next w:val="Standard"/>
    <w:autoRedefine/>
    <w:uiPriority w:val="39"/>
    <w:semiHidden/>
    <w:unhideWhenUsed/>
    <w:rsid w:val="004D3108"/>
    <w:pPr>
      <w:spacing w:after="100"/>
      <w:ind w:left="840"/>
    </w:pPr>
  </w:style>
  <w:style w:type="paragraph" w:customStyle="1" w:styleId="TOCLAEbene6">
    <w:name w:val="TOC LA Ebene 6"/>
    <w:basedOn w:val="Verzeichnis6"/>
    <w:rsid w:val="00F17D4F"/>
    <w:pPr>
      <w:tabs>
        <w:tab w:val="left" w:pos="2552"/>
        <w:tab w:val="right" w:leader="dot" w:pos="9062"/>
      </w:tabs>
      <w:spacing w:before="60" w:after="0"/>
      <w:ind w:left="2552" w:hanging="425"/>
    </w:pPr>
    <w:rPr>
      <w:rFonts w:eastAsia="Times New Roman" w:cs="Times New Roman"/>
      <w:szCs w:val="24"/>
      <w:lang w:eastAsia="de-DE"/>
    </w:rPr>
  </w:style>
  <w:style w:type="paragraph" w:styleId="Verzeichnis6">
    <w:name w:val="toc 6"/>
    <w:basedOn w:val="Standard"/>
    <w:next w:val="Standard"/>
    <w:autoRedefine/>
    <w:uiPriority w:val="39"/>
    <w:semiHidden/>
    <w:unhideWhenUsed/>
    <w:rsid w:val="004D3108"/>
    <w:pPr>
      <w:spacing w:after="100"/>
      <w:ind w:left="1050"/>
    </w:pPr>
  </w:style>
  <w:style w:type="paragraph" w:customStyle="1" w:styleId="TOCLAEbene7">
    <w:name w:val="TOC LA Ebene 7"/>
    <w:basedOn w:val="Verzeichnis7"/>
    <w:rsid w:val="00F17D4F"/>
    <w:pPr>
      <w:tabs>
        <w:tab w:val="left" w:pos="2552"/>
        <w:tab w:val="right" w:leader="dot" w:pos="9062"/>
      </w:tabs>
      <w:spacing w:before="60" w:after="0"/>
      <w:ind w:left="2552" w:hanging="425"/>
    </w:pPr>
    <w:rPr>
      <w:rFonts w:eastAsia="Times New Roman" w:cs="Times New Roman"/>
      <w:szCs w:val="24"/>
      <w:lang w:eastAsia="de-DE"/>
    </w:rPr>
  </w:style>
  <w:style w:type="paragraph" w:styleId="Verzeichnis7">
    <w:name w:val="toc 7"/>
    <w:basedOn w:val="Standard"/>
    <w:next w:val="Standard"/>
    <w:autoRedefine/>
    <w:uiPriority w:val="39"/>
    <w:semiHidden/>
    <w:unhideWhenUsed/>
    <w:rsid w:val="004D3108"/>
    <w:pPr>
      <w:spacing w:after="100"/>
      <w:ind w:left="1260"/>
    </w:pPr>
  </w:style>
  <w:style w:type="paragraph" w:customStyle="1" w:styleId="TOCLAEbene8">
    <w:name w:val="TOC LA Ebene 8"/>
    <w:basedOn w:val="Verzeichnis8"/>
    <w:rsid w:val="00F17D4F"/>
    <w:pPr>
      <w:tabs>
        <w:tab w:val="left" w:pos="2552"/>
        <w:tab w:val="right" w:leader="dot" w:pos="9062"/>
      </w:tabs>
      <w:spacing w:before="60" w:after="0"/>
      <w:ind w:left="2552" w:hanging="425"/>
    </w:pPr>
    <w:rPr>
      <w:rFonts w:eastAsia="Times New Roman" w:cs="Times New Roman"/>
      <w:szCs w:val="24"/>
      <w:lang w:eastAsia="de-DE"/>
    </w:rPr>
  </w:style>
  <w:style w:type="paragraph" w:styleId="Verzeichnis8">
    <w:name w:val="toc 8"/>
    <w:basedOn w:val="Standard"/>
    <w:next w:val="Standard"/>
    <w:autoRedefine/>
    <w:uiPriority w:val="39"/>
    <w:semiHidden/>
    <w:unhideWhenUsed/>
    <w:rsid w:val="004D3108"/>
    <w:pPr>
      <w:spacing w:after="100"/>
      <w:ind w:left="1470"/>
    </w:pPr>
  </w:style>
  <w:style w:type="paragraph" w:styleId="Kopfzeile">
    <w:name w:val="header"/>
    <w:basedOn w:val="Standard"/>
    <w:link w:val="KopfzeileZchn"/>
    <w:unhideWhenUsed/>
    <w:rsid w:val="004D3108"/>
    <w:pPr>
      <w:tabs>
        <w:tab w:val="center" w:pos="4536"/>
        <w:tab w:val="right" w:pos="9072"/>
      </w:tabs>
    </w:pPr>
  </w:style>
  <w:style w:type="character" w:customStyle="1" w:styleId="KopfzeileZchn">
    <w:name w:val="Kopfzeile Zchn"/>
    <w:basedOn w:val="Absatz-Standardschriftart"/>
    <w:link w:val="Kopfzeile"/>
    <w:rsid w:val="004D3108"/>
    <w:rPr>
      <w:rFonts w:ascii="Arial" w:hAnsi="Arial" w:cs="Arial"/>
      <w:sz w:val="21"/>
    </w:rPr>
  </w:style>
  <w:style w:type="paragraph" w:styleId="Fuzeile">
    <w:name w:val="footer"/>
    <w:basedOn w:val="Standard"/>
    <w:link w:val="FuzeileZchn"/>
    <w:uiPriority w:val="99"/>
    <w:unhideWhenUsed/>
    <w:rsid w:val="004D3108"/>
    <w:pPr>
      <w:tabs>
        <w:tab w:val="center" w:pos="4536"/>
        <w:tab w:val="right" w:pos="9072"/>
      </w:tabs>
    </w:pPr>
  </w:style>
  <w:style w:type="character" w:customStyle="1" w:styleId="FuzeileZchn">
    <w:name w:val="Fußzeile Zchn"/>
    <w:basedOn w:val="Absatz-Standardschriftart"/>
    <w:link w:val="Fuzeile"/>
    <w:uiPriority w:val="99"/>
    <w:rsid w:val="004D3108"/>
    <w:rPr>
      <w:rFonts w:ascii="Arial" w:hAnsi="Arial" w:cs="Arial"/>
      <w:sz w:val="21"/>
    </w:rPr>
  </w:style>
  <w:style w:type="paragraph" w:customStyle="1" w:styleId="LAAntrag2">
    <w:name w:val="LA Antrag 2"/>
    <w:basedOn w:val="LAText"/>
    <w:link w:val="LAAntrag2Zchn"/>
    <w:qFormat/>
    <w:rsid w:val="009F5DE1"/>
    <w:pPr>
      <w:numPr>
        <w:ilvl w:val="1"/>
        <w:numId w:val="10"/>
      </w:numPr>
    </w:pPr>
    <w:rPr>
      <w:b/>
    </w:rPr>
  </w:style>
  <w:style w:type="character" w:customStyle="1" w:styleId="LAAntrag2Zchn">
    <w:name w:val="LA Antrag 2 Zchn"/>
    <w:basedOn w:val="LATextZchn"/>
    <w:link w:val="LAAntrag2"/>
    <w:rsid w:val="009F5DE1"/>
    <w:rPr>
      <w:rFonts w:ascii="Arial" w:hAnsi="Arial" w:cs="Arial"/>
      <w:b/>
      <w:sz w:val="21"/>
    </w:rPr>
  </w:style>
  <w:style w:type="paragraph" w:customStyle="1" w:styleId="LAAntrag1Folge">
    <w:name w:val="LA Antrag 1 Folge"/>
    <w:basedOn w:val="LAText"/>
    <w:link w:val="LAAntrag1FolgeZchn"/>
    <w:qFormat/>
    <w:rsid w:val="009F5DE1"/>
    <w:pPr>
      <w:ind w:left="1134"/>
    </w:pPr>
    <w:rPr>
      <w:b/>
    </w:rPr>
  </w:style>
  <w:style w:type="character" w:customStyle="1" w:styleId="LAAntrag1FolgeZchn">
    <w:name w:val="LA Antrag 1 Folge Zchn"/>
    <w:basedOn w:val="LATextZchn"/>
    <w:link w:val="LAAntrag1Folge"/>
    <w:rsid w:val="009F5DE1"/>
    <w:rPr>
      <w:rFonts w:ascii="Arial" w:hAnsi="Arial" w:cs="Arial"/>
      <w:b/>
      <w:sz w:val="21"/>
    </w:rPr>
  </w:style>
  <w:style w:type="paragraph" w:customStyle="1" w:styleId="LAAntrag2Folge">
    <w:name w:val="LA Antrag 2 Folge"/>
    <w:basedOn w:val="LAText"/>
    <w:link w:val="LAAntrag2FolgeZchn"/>
    <w:qFormat/>
    <w:rsid w:val="009F5DE1"/>
    <w:pPr>
      <w:ind w:left="1701"/>
    </w:pPr>
    <w:rPr>
      <w:b/>
    </w:rPr>
  </w:style>
  <w:style w:type="character" w:customStyle="1" w:styleId="LAAntrag2FolgeZchn">
    <w:name w:val="LA Antrag 2 Folge Zchn"/>
    <w:basedOn w:val="LATextZchn"/>
    <w:link w:val="LAAntrag2Folge"/>
    <w:rsid w:val="009F5DE1"/>
    <w:rPr>
      <w:rFonts w:ascii="Arial" w:hAnsi="Arial" w:cs="Arial"/>
      <w:b/>
      <w:sz w:val="21"/>
    </w:rPr>
  </w:style>
  <w:style w:type="paragraph" w:customStyle="1" w:styleId="LAAntrag1Aufz">
    <w:name w:val="LA Antrag 1 Aufz"/>
    <w:basedOn w:val="LAText"/>
    <w:link w:val="LAAntrag1AufzZchn"/>
    <w:qFormat/>
    <w:rsid w:val="009F5DE1"/>
    <w:pPr>
      <w:numPr>
        <w:numId w:val="5"/>
      </w:numPr>
    </w:pPr>
    <w:rPr>
      <w:b/>
    </w:rPr>
  </w:style>
  <w:style w:type="character" w:customStyle="1" w:styleId="LAAntrag1AufzZchn">
    <w:name w:val="LA Antrag 1 Aufz Zchn"/>
    <w:basedOn w:val="LATextZchn"/>
    <w:link w:val="LAAntrag1Aufz"/>
    <w:rsid w:val="009F5DE1"/>
    <w:rPr>
      <w:rFonts w:ascii="Arial" w:hAnsi="Arial" w:cs="Arial"/>
      <w:b/>
      <w:sz w:val="21"/>
    </w:rPr>
  </w:style>
  <w:style w:type="paragraph" w:customStyle="1" w:styleId="LAAntrag2Aufz">
    <w:name w:val="LA Antrag 2 Aufz"/>
    <w:basedOn w:val="LAText"/>
    <w:link w:val="LAAntrag2AufzZchn"/>
    <w:qFormat/>
    <w:rsid w:val="009F5DE1"/>
    <w:pPr>
      <w:numPr>
        <w:numId w:val="6"/>
      </w:numPr>
    </w:pPr>
    <w:rPr>
      <w:b/>
    </w:rPr>
  </w:style>
  <w:style w:type="character" w:customStyle="1" w:styleId="LAAntrag2AufzZchn">
    <w:name w:val="LA Antrag 2 Aufz Zchn"/>
    <w:basedOn w:val="LATextZchn"/>
    <w:link w:val="LAAntrag2Aufz"/>
    <w:rsid w:val="009F5DE1"/>
    <w:rPr>
      <w:rFonts w:ascii="Arial" w:hAnsi="Arial" w:cs="Arial"/>
      <w:b/>
      <w:sz w:val="21"/>
    </w:rPr>
  </w:style>
  <w:style w:type="paragraph" w:customStyle="1" w:styleId="LAListe1">
    <w:name w:val="LA Liste 1"/>
    <w:basedOn w:val="LAText"/>
    <w:link w:val="LAListe1Zchn"/>
    <w:qFormat/>
    <w:rsid w:val="009F5DE1"/>
    <w:pPr>
      <w:numPr>
        <w:numId w:val="7"/>
      </w:numPr>
    </w:pPr>
  </w:style>
  <w:style w:type="character" w:customStyle="1" w:styleId="LAListe1Zchn">
    <w:name w:val="LA Liste 1 Zchn"/>
    <w:basedOn w:val="LATextZchn"/>
    <w:link w:val="LAListe1"/>
    <w:rsid w:val="009F5DE1"/>
    <w:rPr>
      <w:rFonts w:ascii="Arial" w:hAnsi="Arial" w:cs="Arial"/>
      <w:sz w:val="21"/>
    </w:rPr>
  </w:style>
  <w:style w:type="paragraph" w:customStyle="1" w:styleId="LAListe2">
    <w:name w:val="LA Liste 2"/>
    <w:basedOn w:val="LAText"/>
    <w:link w:val="LAListe2Zchn"/>
    <w:qFormat/>
    <w:rsid w:val="009F5DE1"/>
    <w:pPr>
      <w:numPr>
        <w:numId w:val="8"/>
      </w:numPr>
    </w:pPr>
  </w:style>
  <w:style w:type="character" w:customStyle="1" w:styleId="LAListe2Zchn">
    <w:name w:val="LA Liste 2 Zchn"/>
    <w:basedOn w:val="LATextZchn"/>
    <w:link w:val="LAListe2"/>
    <w:rsid w:val="009F5DE1"/>
    <w:rPr>
      <w:rFonts w:ascii="Arial" w:hAnsi="Arial" w:cs="Arial"/>
      <w:sz w:val="21"/>
    </w:rPr>
  </w:style>
  <w:style w:type="paragraph" w:customStyle="1" w:styleId="LAListe3">
    <w:name w:val="LA Liste 3"/>
    <w:basedOn w:val="LAText"/>
    <w:link w:val="LAListe3Zchn"/>
    <w:qFormat/>
    <w:rsid w:val="009F5DE1"/>
    <w:pPr>
      <w:numPr>
        <w:numId w:val="9"/>
      </w:numPr>
    </w:pPr>
  </w:style>
  <w:style w:type="character" w:customStyle="1" w:styleId="LAListe3Zchn">
    <w:name w:val="LA Liste 3 Zchn"/>
    <w:basedOn w:val="LATextZchn"/>
    <w:link w:val="LAListe3"/>
    <w:rsid w:val="009F5DE1"/>
    <w:rPr>
      <w:rFonts w:ascii="Arial" w:hAnsi="Arial" w:cs="Arial"/>
      <w:sz w:val="21"/>
    </w:rPr>
  </w:style>
  <w:style w:type="paragraph" w:customStyle="1" w:styleId="LAZitatKommentar2">
    <w:name w:val="LA ZitatKommentar 2"/>
    <w:basedOn w:val="LAZitatKommentar"/>
    <w:link w:val="LAZitatKommentar2Zchn"/>
    <w:qFormat/>
    <w:rsid w:val="008E2A4E"/>
    <w:pPr>
      <w:ind w:left="1984"/>
    </w:pPr>
  </w:style>
  <w:style w:type="character" w:customStyle="1" w:styleId="LAZitatKommentar2Zchn">
    <w:name w:val="LA ZitatKommentar 2 Zchn"/>
    <w:basedOn w:val="LATextZchn"/>
    <w:link w:val="LAZitatKommentar2"/>
    <w:rsid w:val="008E2A4E"/>
    <w:rPr>
      <w:rFonts w:ascii="Arial" w:hAnsi="Arial" w:cs="Arial"/>
      <w:i/>
      <w:sz w:val="21"/>
    </w:rPr>
  </w:style>
  <w:style w:type="paragraph" w:customStyle="1" w:styleId="LAZitatKommentar3">
    <w:name w:val="LA ZitatKommentar 3"/>
    <w:basedOn w:val="LAZitatKommentar"/>
    <w:link w:val="LAZitatKommentar3Zchn"/>
    <w:qFormat/>
    <w:rsid w:val="008E2A4E"/>
    <w:pPr>
      <w:ind w:left="2551"/>
    </w:pPr>
  </w:style>
  <w:style w:type="character" w:customStyle="1" w:styleId="LAZitatKommentar3Zchn">
    <w:name w:val="LA ZitatKommentar 3 Zchn"/>
    <w:basedOn w:val="LATextZchn"/>
    <w:link w:val="LAZitatKommentar3"/>
    <w:rsid w:val="008E2A4E"/>
    <w:rPr>
      <w:rFonts w:ascii="Arial" w:hAnsi="Arial" w:cs="Arial"/>
      <w:i/>
      <w:sz w:val="21"/>
    </w:rPr>
  </w:style>
  <w:style w:type="table" w:styleId="Tabellenraster">
    <w:name w:val="Table Grid"/>
    <w:basedOn w:val="NormaleTabelle"/>
    <w:uiPriority w:val="39"/>
    <w:rsid w:val="00D80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36056"/>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semiHidden/>
    <w:unhideWhenUsed/>
    <w:rsid w:val="004E59E4"/>
    <w:rPr>
      <w:color w:val="0000FF"/>
      <w:u w:val="single"/>
    </w:rPr>
  </w:style>
  <w:style w:type="character" w:styleId="Kommentarzeichen">
    <w:name w:val="annotation reference"/>
    <w:basedOn w:val="Absatz-Standardschriftart"/>
    <w:uiPriority w:val="99"/>
    <w:semiHidden/>
    <w:unhideWhenUsed/>
    <w:rsid w:val="00694DBD"/>
    <w:rPr>
      <w:sz w:val="16"/>
      <w:szCs w:val="16"/>
    </w:rPr>
  </w:style>
  <w:style w:type="paragraph" w:styleId="Kommentartext">
    <w:name w:val="annotation text"/>
    <w:basedOn w:val="Standard"/>
    <w:link w:val="KommentartextZchn"/>
    <w:uiPriority w:val="99"/>
    <w:unhideWhenUsed/>
    <w:rsid w:val="00694DBD"/>
    <w:rPr>
      <w:sz w:val="20"/>
      <w:szCs w:val="20"/>
    </w:rPr>
  </w:style>
  <w:style w:type="character" w:customStyle="1" w:styleId="KommentartextZchn">
    <w:name w:val="Kommentartext Zchn"/>
    <w:basedOn w:val="Absatz-Standardschriftart"/>
    <w:link w:val="Kommentartext"/>
    <w:uiPriority w:val="99"/>
    <w:rsid w:val="00694DBD"/>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694DBD"/>
    <w:rPr>
      <w:b/>
      <w:bCs/>
    </w:rPr>
  </w:style>
  <w:style w:type="character" w:customStyle="1" w:styleId="KommentarthemaZchn">
    <w:name w:val="Kommentarthema Zchn"/>
    <w:basedOn w:val="KommentartextZchn"/>
    <w:link w:val="Kommentarthema"/>
    <w:uiPriority w:val="99"/>
    <w:semiHidden/>
    <w:rsid w:val="00694DBD"/>
    <w:rPr>
      <w:rFonts w:ascii="Arial" w:hAnsi="Arial" w:cs="Arial"/>
      <w:b/>
      <w:bCs/>
      <w:sz w:val="20"/>
      <w:szCs w:val="20"/>
    </w:rPr>
  </w:style>
  <w:style w:type="paragraph" w:styleId="berarbeitung">
    <w:name w:val="Revision"/>
    <w:hidden/>
    <w:uiPriority w:val="99"/>
    <w:semiHidden/>
    <w:rsid w:val="00694DBD"/>
    <w:pPr>
      <w:spacing w:after="0" w:line="240" w:lineRule="auto"/>
    </w:pPr>
    <w:rPr>
      <w:rFonts w:ascii="Arial" w:hAnsi="Arial" w:cs="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753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tenschutz@rvr.ruh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utzAbel\Word\SharedTemplates\le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7C5CE728D5ED74499D2FCF8ABA98945" ma:contentTypeVersion="11" ma:contentTypeDescription="Ein neues Dokument erstellen." ma:contentTypeScope="" ma:versionID="9f319a6f79cc1454d80ddce9c0d078e0">
  <xsd:schema xmlns:xsd="http://www.w3.org/2001/XMLSchema" xmlns:xs="http://www.w3.org/2001/XMLSchema" xmlns:p="http://schemas.microsoft.com/office/2006/metadata/properties" xmlns:ns2="eb47b78a-643f-4383-b9fa-b38e78b4c233" xmlns:ns3="cbe9e6b8-5162-4920-8f55-9976e6660740" targetNamespace="http://schemas.microsoft.com/office/2006/metadata/properties" ma:root="true" ma:fieldsID="5e47e74e6908fe09b97790d45bf78702" ns2:_="" ns3:_="">
    <xsd:import namespace="eb47b78a-643f-4383-b9fa-b38e78b4c233"/>
    <xsd:import namespace="cbe9e6b8-5162-4920-8f55-9976e666074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47b78a-643f-4383-b9fa-b38e78b4c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17439a8b-c2fd-4b41-8e34-80b2168f5d50"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9e6b8-5162-4920-8f55-9976e666074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9be65fd-f3b7-442f-81a6-a9ca6c0814c9}" ma:internalName="TaxCatchAll" ma:showField="CatchAllData" ma:web="cbe9e6b8-5162-4920-8f55-9976e666074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be9e6b8-5162-4920-8f55-9976e6660740" xsi:nil="true"/>
    <lcf76f155ced4ddcb4097134ff3c332f xmlns="eb47b78a-643f-4383-b9fa-b38e78b4c2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BC5A6B-4503-4E40-A81B-15AB4F84515D}">
  <ds:schemaRefs>
    <ds:schemaRef ds:uri="http://schemas.microsoft.com/sharepoint/v3/contenttype/forms"/>
  </ds:schemaRefs>
</ds:datastoreItem>
</file>

<file path=customXml/itemProps2.xml><?xml version="1.0" encoding="utf-8"?>
<ds:datastoreItem xmlns:ds="http://schemas.openxmlformats.org/officeDocument/2006/customXml" ds:itemID="{340B5188-840F-44DB-8907-14C0CB19C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47b78a-643f-4383-b9fa-b38e78b4c233"/>
    <ds:schemaRef ds:uri="cbe9e6b8-5162-4920-8f55-9976e6660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98A56-AAFB-4341-803A-C10758DD1CC0}">
  <ds:schemaRefs>
    <ds:schemaRef ds:uri="http://schemas.openxmlformats.org/officeDocument/2006/bibliography"/>
  </ds:schemaRefs>
</ds:datastoreItem>
</file>

<file path=customXml/itemProps4.xml><?xml version="1.0" encoding="utf-8"?>
<ds:datastoreItem xmlns:ds="http://schemas.openxmlformats.org/officeDocument/2006/customXml" ds:itemID="{944DDA6C-648B-434D-B686-D90357A18AFD}">
  <ds:schemaRefs>
    <ds:schemaRef ds:uri="http://schemas.microsoft.com/office/2006/metadata/properties"/>
    <ds:schemaRef ds:uri="http://schemas.microsoft.com/office/infopath/2007/PartnerControls"/>
    <ds:schemaRef ds:uri="cbe9e6b8-5162-4920-8f55-9976e6660740"/>
    <ds:schemaRef ds:uri="eb47b78a-643f-4383-b9fa-b38e78b4c233"/>
  </ds:schemaRefs>
</ds:datastoreItem>
</file>

<file path=docProps/app.xml><?xml version="1.0" encoding="utf-8"?>
<Properties xmlns="http://schemas.openxmlformats.org/officeDocument/2006/extended-properties" xmlns:vt="http://schemas.openxmlformats.org/officeDocument/2006/docPropsVTypes">
  <Template>leer1</Template>
  <TotalTime>0</TotalTime>
  <Pages>4</Pages>
  <Words>1056</Words>
  <Characters>6653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Tabitha, Niersmann</dc:creator>
  <cp:keywords/>
  <dc:description/>
  <cp:lastModifiedBy>Andreas Schlienkamp</cp:lastModifiedBy>
  <cp:revision>16</cp:revision>
  <cp:lastPrinted>2024-06-11T13:04:00Z</cp:lastPrinted>
  <dcterms:created xsi:type="dcterms:W3CDTF">2025-10-09T06:38:00Z</dcterms:created>
  <dcterms:modified xsi:type="dcterms:W3CDTF">2026-07-09T11:33:00Z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0x010100A7C5CE728D5ED74499D2FCF8ABA98945</vt:lpwstr>
  </property>
</Properties>
</file>