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47984D5B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0836AA9" w14:textId="31F7517B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9F8B58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B1806B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44245B32" w14:textId="77777777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DC76A6" w14:textId="77777777"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C088EE" w14:textId="6A9E12F9" w:rsidR="00D46B71" w:rsidRPr="00D46B71" w:rsidRDefault="00D46B71" w:rsidP="00D46B71"/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520F5F" w14:textId="77777777" w:rsidR="00D46B71" w:rsidRPr="00D46B71" w:rsidRDefault="00D46B71" w:rsidP="00D46B71"/>
        </w:tc>
      </w:tr>
      <w:tr w:rsidR="00D46B71" w:rsidRPr="00D46B71" w14:paraId="32A3155B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1CB6309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32BAB525" w14:textId="77777777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57709AB" w14:textId="4D4AC9CD" w:rsidR="00D46B71" w:rsidRPr="00D46B71" w:rsidRDefault="00D46B71" w:rsidP="00D46B71"/>
        </w:tc>
      </w:tr>
      <w:tr w:rsidR="00D46B71" w:rsidRPr="00D46B71" w14:paraId="62F1EA58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C425FB" w14:textId="77777777" w:rsidR="00D46B71" w:rsidRPr="00D46B71" w:rsidRDefault="00D46B71" w:rsidP="00D46B71"/>
        </w:tc>
      </w:tr>
      <w:tr w:rsidR="00D46B71" w:rsidRPr="00D46B71" w14:paraId="3310FA32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75B81BD7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1D673A0A" w14:textId="77777777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D5B2A01" w14:textId="45B39575" w:rsidR="00D46B71" w:rsidRPr="00D46B71" w:rsidRDefault="00804499" w:rsidP="00D46B71">
            <w:r>
              <w:t>Rückbau und Neubau</w:t>
            </w:r>
          </w:p>
        </w:tc>
      </w:tr>
    </w:tbl>
    <w:p w14:paraId="1C2A44A9" w14:textId="77777777" w:rsidR="002748DF" w:rsidRDefault="002748DF" w:rsidP="00046C8E"/>
    <w:p w14:paraId="1C98D59F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2E48008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7C5D6F29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B4893E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A5FF258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DE0EE7D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192A070E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3914690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7E784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D7E892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2B020128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F32663" w14:textId="77777777" w:rsidR="00D46B71" w:rsidRPr="00D46B71" w:rsidRDefault="00D46B71" w:rsidP="00D46B71"/>
        </w:tc>
      </w:tr>
      <w:tr w:rsidR="00D46B71" w:rsidRPr="00D46B71" w14:paraId="3B154FA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0EDD5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DD5E7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3D13D875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63DCAB" w14:textId="77777777" w:rsidR="00D46B71" w:rsidRPr="00D46B71" w:rsidRDefault="00D46B71" w:rsidP="00D46B71"/>
        </w:tc>
      </w:tr>
      <w:tr w:rsidR="00D46B71" w:rsidRPr="00D46B71" w14:paraId="43361FB4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9CC69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87AF5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702D0CFA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0B57D294" w14:textId="77777777" w:rsidR="00D46B71" w:rsidRPr="00D46B71" w:rsidRDefault="00D46B71" w:rsidP="00D46B71"/>
        </w:tc>
      </w:tr>
      <w:tr w:rsidR="00D46B71" w:rsidRPr="00D46B71" w14:paraId="72E345CF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6B0F1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C2F936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8364497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4F1FF7E" w14:textId="77777777" w:rsidR="00D46B71" w:rsidRPr="00D46B71" w:rsidRDefault="00D46B71" w:rsidP="00D46B71"/>
        </w:tc>
      </w:tr>
    </w:tbl>
    <w:p w14:paraId="13FA0984" w14:textId="77777777" w:rsidR="00D46B71" w:rsidRDefault="00D46B71" w:rsidP="00046C8E"/>
    <w:p w14:paraId="7A4BD568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4A46E96C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160E7175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75AAC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25664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23D10D9B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603B10D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6AC0CF9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417A90B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5874C0F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235917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E1D9B0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0D21772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6DA1C18" w14:textId="77777777" w:rsidR="00D46B71" w:rsidRPr="00D46B71" w:rsidRDefault="00D46B71" w:rsidP="00D46B71"/>
        </w:tc>
      </w:tr>
    </w:tbl>
    <w:p w14:paraId="121B0A43" w14:textId="77777777" w:rsidR="00D46B71" w:rsidRDefault="00D46B71" w:rsidP="00046C8E"/>
    <w:p w14:paraId="326579F7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7A04D976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494FB99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1770D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8972F9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8FFADA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7F2F575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0AC9F8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70C77F4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BF2C2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85C06E2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62AB8D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E8EF6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80CA97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B2D872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360A1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C93E1A7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A76329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23F96EC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4A1A1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331BF1EF" w14:textId="77777777" w:rsidR="00D46B71" w:rsidRDefault="00D46B71" w:rsidP="00046C8E"/>
    <w:p w14:paraId="521D1A4A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7CC093E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186792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EE19E3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07F5270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F8A5DD6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7A3EE20F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9735B7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9882A5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7B0F4685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98B629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3321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09B5B5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09C02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1E076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0694527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411546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7E0BA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34D95F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27F865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01518E6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30CFD06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2F7A6C2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609A4A44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32BD70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3E560E1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1C2697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2A54417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D5F25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4626DC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5BF8532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AEEE9D2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A2009C4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4731227" wp14:editId="6D8C3736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0850EE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236FBB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8236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A6CA1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478731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E3F33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F5CE0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62A1D4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8CE4F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39DDF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904D93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0F062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D6CC05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01BBB4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EC34F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B894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6B3C3C9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B33B1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EEF921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7C44B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A1BFB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684438D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C45E29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122A5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059D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987E9E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AA35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09896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47E9798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E9127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275CC2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1C24B54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4A38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578E2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EE18F01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2400B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3BDA6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3743B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002CAAB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C9D87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2594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4550FC0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F074AD4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3E37F9D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0479B8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C96B4F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4CA97D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1D46A7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AA78ED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491ED61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D7D0B61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5CE7C2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372EF2AD" wp14:editId="1F20AB98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060CD9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09A1B1A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2A58B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115345DD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730E9E3E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D99CA6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5B43FA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4BA6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2F72C9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63AA67" wp14:editId="618D167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A6D9BC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3937F3F5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ABF5A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9FB83E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00CB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88F48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18E5E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ABEE7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96C436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CA4E13F" wp14:editId="5C62294B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E63C4C9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F22D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B61E1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AE1DB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B6035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729FC18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7E8F3D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E0905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0E742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8BFE5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A97CE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9E5FE3F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B8EB7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2D869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91840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8308A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F1235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CF4A563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57ACE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0D0B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A2E7A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E955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D4EF7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6AE341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079C77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AE60DD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16E6181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4106D9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49AFB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71220C0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4369DF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57F43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5F418F4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7E483D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23356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7F12FC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14081E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6800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2E9743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4A2700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AF7FE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€ : </w:t>
            </w:r>
          </w:p>
          <w:p w14:paraId="15C97FF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3F7E3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4DA39D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08C4B3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11C92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027C39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€ : </w:t>
            </w:r>
          </w:p>
          <w:p w14:paraId="70874E78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1DA50E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F5E526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76EB6E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2EDC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DC221C2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9607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59CB2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9AB7F6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6BDF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AC51E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E8DBF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E4AE121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DADB5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2CEFD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50B611B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990E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AC2664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F4E6D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1E0D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08E4E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419D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D3A705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E7160B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489E2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E7DBC4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E6BE6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6B225059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62703E59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E97319A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56CFD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AFEDC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14D4F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3AF28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7612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63F4091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428147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6661C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1C24E3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24B80B0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9CB11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4211CC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AB1AE8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3D814EC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39EC005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8CB4A2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FA8C9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F1E65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3D6DD75E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130D09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D62FF3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FA3A0C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6919DB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4B5D9BDA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804D7B8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8BEF4E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40C5A5F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97CFE7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B3A56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3163BB97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CD465E5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B55B092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5A204E92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3CD70261" wp14:editId="1F831ECE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92DC65C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44176F8" wp14:editId="5E7DA910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617622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7ACA7" w14:textId="77777777" w:rsidR="00704217" w:rsidRDefault="00704217">
      <w:r>
        <w:separator/>
      </w:r>
    </w:p>
    <w:p w14:paraId="74D73398" w14:textId="77777777" w:rsidR="00704217" w:rsidRDefault="00704217"/>
    <w:p w14:paraId="7EE33F82" w14:textId="77777777" w:rsidR="00704217" w:rsidRDefault="00704217"/>
    <w:p w14:paraId="6F0850A4" w14:textId="77777777" w:rsidR="00704217" w:rsidRDefault="00704217"/>
    <w:p w14:paraId="2D0A8B81" w14:textId="77777777" w:rsidR="00704217" w:rsidRDefault="00704217"/>
    <w:p w14:paraId="0896AB4F" w14:textId="77777777" w:rsidR="00704217" w:rsidRDefault="00704217"/>
  </w:endnote>
  <w:endnote w:type="continuationSeparator" w:id="0">
    <w:p w14:paraId="26DF96B4" w14:textId="77777777" w:rsidR="00704217" w:rsidRDefault="00704217">
      <w:r>
        <w:continuationSeparator/>
      </w:r>
    </w:p>
    <w:p w14:paraId="6AA539A0" w14:textId="77777777" w:rsidR="00704217" w:rsidRDefault="00704217"/>
    <w:p w14:paraId="5FA09ED7" w14:textId="77777777" w:rsidR="00704217" w:rsidRDefault="00704217"/>
    <w:p w14:paraId="2FFA97A4" w14:textId="77777777" w:rsidR="00704217" w:rsidRDefault="00704217"/>
    <w:p w14:paraId="3B9839E2" w14:textId="77777777" w:rsidR="00704217" w:rsidRDefault="00704217"/>
    <w:p w14:paraId="59F15BA2" w14:textId="77777777" w:rsidR="00704217" w:rsidRDefault="0070421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491F3" w14:textId="77777777" w:rsidR="00FA36EA" w:rsidRDefault="00FA36E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7F17B5A8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81057E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608369E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525D169" wp14:editId="56DF7EB6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4242A1C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A703E6D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30B7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630B74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BA0FAF9" w14:textId="77777777" w:rsidR="007D6F38" w:rsidRPr="00046C8E" w:rsidRDefault="007D6F3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2C469E" w14:textId="77777777" w:rsidR="00FA36EA" w:rsidRDefault="00FA36E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E5B22" w14:textId="77777777" w:rsidR="00704217" w:rsidRDefault="00704217">
      <w:r>
        <w:separator/>
      </w:r>
    </w:p>
    <w:p w14:paraId="1DFAE937" w14:textId="77777777" w:rsidR="00704217" w:rsidRDefault="00704217"/>
    <w:p w14:paraId="3DD1AFDB" w14:textId="77777777" w:rsidR="00704217" w:rsidRDefault="00704217"/>
    <w:p w14:paraId="30544C56" w14:textId="77777777" w:rsidR="00704217" w:rsidRDefault="00704217"/>
  </w:footnote>
  <w:footnote w:type="continuationSeparator" w:id="0">
    <w:p w14:paraId="254DC8A0" w14:textId="77777777" w:rsidR="00704217" w:rsidRDefault="00704217">
      <w:r>
        <w:continuationSeparator/>
      </w:r>
    </w:p>
    <w:p w14:paraId="3416694F" w14:textId="77777777" w:rsidR="00704217" w:rsidRDefault="00704217"/>
    <w:p w14:paraId="5AD2C49A" w14:textId="77777777" w:rsidR="00704217" w:rsidRDefault="00704217"/>
    <w:p w14:paraId="62CD3E08" w14:textId="77777777" w:rsidR="00704217" w:rsidRDefault="00704217"/>
    <w:p w14:paraId="76D19CEF" w14:textId="77777777" w:rsidR="00704217" w:rsidRDefault="00704217"/>
    <w:p w14:paraId="627E6978" w14:textId="77777777" w:rsidR="00704217" w:rsidRDefault="00704217"/>
  </w:footnote>
  <w:footnote w:id="1">
    <w:p w14:paraId="570CF697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B2EC3" w14:textId="77777777" w:rsidR="007D6F38" w:rsidRDefault="007D6F38"/>
  <w:p w14:paraId="537DC262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6D4AD" w14:textId="77777777" w:rsidR="007D6F38" w:rsidRDefault="007D6F38" w:rsidP="00046C8E">
    <w:pPr>
      <w:pStyle w:val="Kopfzeile"/>
    </w:pPr>
    <w:r>
      <w:t>222</w:t>
    </w:r>
  </w:p>
  <w:p w14:paraId="36C9C5F8" w14:textId="77777777" w:rsidR="007D6F38" w:rsidRPr="00AB4B05" w:rsidRDefault="007D6F38" w:rsidP="00AB4B05">
    <w:pPr>
      <w:pStyle w:val="UnterKopfzeile"/>
    </w:pPr>
    <w:r>
      <w:t>(Preisermittlung bei Kalkulation über die Endsumme)</w:t>
    </w:r>
    <w:r w:rsidR="00FA36EA">
      <w:t>, Stand: 14.12.2017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B1745" w14:textId="77777777" w:rsidR="00FA36EA" w:rsidRDefault="00FA36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78674138">
    <w:abstractNumId w:val="1"/>
  </w:num>
  <w:num w:numId="2" w16cid:durableId="1483737472">
    <w:abstractNumId w:val="5"/>
  </w:num>
  <w:num w:numId="3" w16cid:durableId="32196114">
    <w:abstractNumId w:val="7"/>
  </w:num>
  <w:num w:numId="4" w16cid:durableId="1063453488">
    <w:abstractNumId w:val="16"/>
  </w:num>
  <w:num w:numId="5" w16cid:durableId="1373076361">
    <w:abstractNumId w:val="9"/>
  </w:num>
  <w:num w:numId="6" w16cid:durableId="1205096021">
    <w:abstractNumId w:val="3"/>
  </w:num>
  <w:num w:numId="7" w16cid:durableId="1523741253">
    <w:abstractNumId w:val="12"/>
  </w:num>
  <w:num w:numId="8" w16cid:durableId="510605368">
    <w:abstractNumId w:val="8"/>
  </w:num>
  <w:num w:numId="9" w16cid:durableId="2133401476">
    <w:abstractNumId w:val="15"/>
  </w:num>
  <w:num w:numId="10" w16cid:durableId="1342246696">
    <w:abstractNumId w:val="4"/>
  </w:num>
  <w:num w:numId="11" w16cid:durableId="123816742">
    <w:abstractNumId w:val="11"/>
  </w:num>
  <w:num w:numId="12" w16cid:durableId="1513060567">
    <w:abstractNumId w:val="11"/>
  </w:num>
  <w:num w:numId="13" w16cid:durableId="1358388990">
    <w:abstractNumId w:val="11"/>
  </w:num>
  <w:num w:numId="14" w16cid:durableId="1546336432">
    <w:abstractNumId w:val="11"/>
  </w:num>
  <w:num w:numId="15" w16cid:durableId="1654524971">
    <w:abstractNumId w:val="11"/>
  </w:num>
  <w:num w:numId="16" w16cid:durableId="209150320">
    <w:abstractNumId w:val="2"/>
  </w:num>
  <w:num w:numId="17" w16cid:durableId="62266806">
    <w:abstractNumId w:val="2"/>
  </w:num>
  <w:num w:numId="18" w16cid:durableId="1617952958">
    <w:abstractNumId w:val="14"/>
  </w:num>
  <w:num w:numId="19" w16cid:durableId="1983580434">
    <w:abstractNumId w:val="13"/>
  </w:num>
  <w:num w:numId="20" w16cid:durableId="1241402303">
    <w:abstractNumId w:val="10"/>
  </w:num>
  <w:num w:numId="21" w16cid:durableId="1897204837">
    <w:abstractNumId w:val="6"/>
  </w:num>
  <w:num w:numId="22" w16cid:durableId="1421105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203F9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34764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861A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D2AFF"/>
    <w:rsid w:val="005E3D2E"/>
    <w:rsid w:val="005E43F5"/>
    <w:rsid w:val="005F32A5"/>
    <w:rsid w:val="005F41CD"/>
    <w:rsid w:val="00602C1E"/>
    <w:rsid w:val="00605DD3"/>
    <w:rsid w:val="00606550"/>
    <w:rsid w:val="00607EE7"/>
    <w:rsid w:val="00614636"/>
    <w:rsid w:val="00627387"/>
    <w:rsid w:val="00630B74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04217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04499"/>
    <w:rsid w:val="0081723D"/>
    <w:rsid w:val="00856C84"/>
    <w:rsid w:val="00865171"/>
    <w:rsid w:val="00865FF1"/>
    <w:rsid w:val="00874871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A2EE2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43D8"/>
    <w:rsid w:val="00D05C74"/>
    <w:rsid w:val="00D46B71"/>
    <w:rsid w:val="00D6072E"/>
    <w:rsid w:val="00D826D8"/>
    <w:rsid w:val="00DA276D"/>
    <w:rsid w:val="00DB6C0D"/>
    <w:rsid w:val="00DC24B2"/>
    <w:rsid w:val="00DC2EA6"/>
    <w:rsid w:val="00DC7E08"/>
    <w:rsid w:val="00DD5025"/>
    <w:rsid w:val="00DE0801"/>
    <w:rsid w:val="00DE2F64"/>
    <w:rsid w:val="00DE420C"/>
    <w:rsid w:val="00E02FAA"/>
    <w:rsid w:val="00E1197E"/>
    <w:rsid w:val="00E12850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A36EA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31AE65"/>
  <w15:docId w15:val="{792E56AF-FE24-489E-94FE-58D534E6C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364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Dulisch, Sandra</cp:lastModifiedBy>
  <cp:revision>10</cp:revision>
  <cp:lastPrinted>2026-06-23T09:55:00Z</cp:lastPrinted>
  <dcterms:created xsi:type="dcterms:W3CDTF">2018-02-14T14:45:00Z</dcterms:created>
  <dcterms:modified xsi:type="dcterms:W3CDTF">2026-08-26T07:46:00Z</dcterms:modified>
</cp:coreProperties>
</file>