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6FC4553D" w:rsidR="008907B0" w:rsidRPr="00412401" w:rsidRDefault="00185F45" w:rsidP="004D22EC">
            <w:r w:rsidRPr="00185F45">
              <w:t>OB_2026/0</w:t>
            </w:r>
            <w:r w:rsidR="00B8215D">
              <w:t>7-024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001CDCB5" w:rsidR="00682D2C" w:rsidRPr="00F45CAD" w:rsidRDefault="00B8215D" w:rsidP="0075288F">
            <w:r w:rsidRPr="00B8215D">
              <w:t>Richard-Wagner-Alle Stichstraße Blankett.pdf</w:t>
            </w:r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7777777" w:rsidR="00A50624" w:rsidRPr="00F45CAD" w:rsidRDefault="006F7217" w:rsidP="003D2FDD">
            <w:r w:rsidRPr="006F7217">
              <w:t xml:space="preserve">Bauleistung; </w:t>
            </w:r>
            <w:r w:rsidR="000A6880" w:rsidRPr="000A6880">
              <w:t>Straßenbauarbeiten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8743A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A8743A">
        <w:fldChar w:fldCharType="separate"/>
      </w:r>
      <w:r>
        <w:fldChar w:fldCharType="end"/>
      </w:r>
      <w:bookmarkEnd w:id="0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2EC26BBC" w14:textId="3CD5FCFB" w:rsidR="00682D2C" w:rsidRPr="00F45CAD" w:rsidRDefault="00A8743A" w:rsidP="00A8743A">
      <w:pPr>
        <w:tabs>
          <w:tab w:val="left" w:pos="709"/>
        </w:tabs>
        <w:ind w:left="705" w:hanging="705"/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 w:rsidRPr="00B8215D">
        <w:rPr>
          <w:b/>
          <w:bCs/>
          <w:color w:val="FF0000"/>
        </w:rPr>
        <w:t xml:space="preserve">Die Prozente der </w:t>
      </w:r>
      <w:r w:rsidR="008717C5" w:rsidRPr="00B8215D">
        <w:rPr>
          <w:b/>
          <w:bCs/>
          <w:color w:val="FF0000"/>
        </w:rPr>
        <w:t>Teill</w:t>
      </w:r>
      <w:r w:rsidR="004D0B09" w:rsidRPr="00B8215D">
        <w:rPr>
          <w:b/>
          <w:bCs/>
          <w:color w:val="FF0000"/>
        </w:rPr>
        <w:t xml:space="preserve">eistung </w:t>
      </w:r>
      <w:r w:rsidR="008717C5" w:rsidRPr="00B8215D">
        <w:rPr>
          <w:b/>
          <w:bCs/>
          <w:color w:val="FF0000"/>
        </w:rPr>
        <w:t xml:space="preserve">bezogen auf </w:t>
      </w:r>
      <w:r>
        <w:rPr>
          <w:b/>
          <w:bCs/>
          <w:color w:val="FF0000"/>
        </w:rPr>
        <w:t>d.</w:t>
      </w:r>
      <w:r w:rsidR="008717C5" w:rsidRPr="00B8215D">
        <w:rPr>
          <w:b/>
          <w:bCs/>
          <w:color w:val="FF0000"/>
        </w:rPr>
        <w:t xml:space="preserve"> Gesamtleistung </w:t>
      </w:r>
      <w:r w:rsidR="00071550" w:rsidRPr="00B8215D">
        <w:rPr>
          <w:b/>
          <w:bCs/>
          <w:color w:val="FF0000"/>
        </w:rPr>
        <w:t>sind</w:t>
      </w:r>
      <w:r w:rsidR="004D0B09" w:rsidRPr="00B8215D">
        <w:rPr>
          <w:b/>
          <w:bCs/>
          <w:color w:val="FF0000"/>
        </w:rPr>
        <w:t xml:space="preserve"> bei Angebotsabgabe anzugeben</w:t>
      </w:r>
      <w:r w:rsidR="004D0B09">
        <w:t xml:space="preserve">. </w:t>
      </w:r>
    </w:p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A8743A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0611" w14:textId="77777777" w:rsidR="006E15C0" w:rsidRDefault="006E15C0">
      <w:r>
        <w:separator/>
      </w:r>
    </w:p>
    <w:p w14:paraId="4A9272E5" w14:textId="77777777" w:rsidR="006E15C0" w:rsidRDefault="006E15C0"/>
    <w:p w14:paraId="6F4EA849" w14:textId="77777777" w:rsidR="006E15C0" w:rsidRDefault="006E15C0"/>
  </w:endnote>
  <w:endnote w:type="continuationSeparator" w:id="0">
    <w:p w14:paraId="4C36C621" w14:textId="77777777" w:rsidR="006E15C0" w:rsidRDefault="006E15C0">
      <w:r>
        <w:continuationSeparator/>
      </w:r>
    </w:p>
    <w:p w14:paraId="6C5BC8BC" w14:textId="77777777" w:rsidR="006E15C0" w:rsidRDefault="006E15C0"/>
    <w:p w14:paraId="1830D1F4" w14:textId="77777777" w:rsidR="006E15C0" w:rsidRDefault="006E1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E4B0" w14:textId="77777777" w:rsidR="006E15C0" w:rsidRDefault="006E15C0">
      <w:r>
        <w:separator/>
      </w:r>
    </w:p>
    <w:p w14:paraId="742BF99E" w14:textId="77777777" w:rsidR="006E15C0" w:rsidRDefault="006E15C0"/>
    <w:p w14:paraId="56141FC1" w14:textId="77777777" w:rsidR="006E15C0" w:rsidRDefault="006E15C0"/>
  </w:footnote>
  <w:footnote w:type="continuationSeparator" w:id="0">
    <w:p w14:paraId="3DA491D0" w14:textId="77777777" w:rsidR="006E15C0" w:rsidRDefault="006E15C0">
      <w:r>
        <w:continuationSeparator/>
      </w:r>
    </w:p>
    <w:p w14:paraId="6D7ABACB" w14:textId="77777777" w:rsidR="006E15C0" w:rsidRDefault="006E15C0"/>
    <w:p w14:paraId="185CDC9C" w14:textId="77777777" w:rsidR="006E15C0" w:rsidRDefault="006E1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3956768">
    <w:abstractNumId w:val="1"/>
  </w:num>
  <w:num w:numId="2" w16cid:durableId="752241994">
    <w:abstractNumId w:val="5"/>
  </w:num>
  <w:num w:numId="3" w16cid:durableId="1089081402">
    <w:abstractNumId w:val="7"/>
  </w:num>
  <w:num w:numId="4" w16cid:durableId="472530773">
    <w:abstractNumId w:val="16"/>
  </w:num>
  <w:num w:numId="5" w16cid:durableId="1515455494">
    <w:abstractNumId w:val="9"/>
  </w:num>
  <w:num w:numId="6" w16cid:durableId="1240559189">
    <w:abstractNumId w:val="3"/>
  </w:num>
  <w:num w:numId="7" w16cid:durableId="949046555">
    <w:abstractNumId w:val="12"/>
  </w:num>
  <w:num w:numId="8" w16cid:durableId="970326294">
    <w:abstractNumId w:val="8"/>
  </w:num>
  <w:num w:numId="9" w16cid:durableId="1884637632">
    <w:abstractNumId w:val="15"/>
  </w:num>
  <w:num w:numId="10" w16cid:durableId="1165048675">
    <w:abstractNumId w:val="4"/>
  </w:num>
  <w:num w:numId="11" w16cid:durableId="1326860262">
    <w:abstractNumId w:val="11"/>
  </w:num>
  <w:num w:numId="12" w16cid:durableId="2008051573">
    <w:abstractNumId w:val="11"/>
  </w:num>
  <w:num w:numId="13" w16cid:durableId="306712597">
    <w:abstractNumId w:val="11"/>
  </w:num>
  <w:num w:numId="14" w16cid:durableId="1074547545">
    <w:abstractNumId w:val="11"/>
  </w:num>
  <w:num w:numId="15" w16cid:durableId="2019383306">
    <w:abstractNumId w:val="11"/>
  </w:num>
  <w:num w:numId="16" w16cid:durableId="1496414378">
    <w:abstractNumId w:val="2"/>
  </w:num>
  <w:num w:numId="17" w16cid:durableId="1225067447">
    <w:abstractNumId w:val="2"/>
  </w:num>
  <w:num w:numId="18" w16cid:durableId="1571423938">
    <w:abstractNumId w:val="14"/>
  </w:num>
  <w:num w:numId="19" w16cid:durableId="1913275429">
    <w:abstractNumId w:val="13"/>
  </w:num>
  <w:num w:numId="20" w16cid:durableId="1082872609">
    <w:abstractNumId w:val="10"/>
  </w:num>
  <w:num w:numId="21" w16cid:durableId="1436292670">
    <w:abstractNumId w:val="6"/>
  </w:num>
  <w:num w:numId="22" w16cid:durableId="74090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55E6F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B5EB5"/>
    <w:rsid w:val="002C0F7B"/>
    <w:rsid w:val="002C403D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B1CE9"/>
    <w:rsid w:val="004C5609"/>
    <w:rsid w:val="004D0B09"/>
    <w:rsid w:val="004D22EC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472A7"/>
    <w:rsid w:val="0075288F"/>
    <w:rsid w:val="007633C2"/>
    <w:rsid w:val="0078194F"/>
    <w:rsid w:val="00782E76"/>
    <w:rsid w:val="0078695C"/>
    <w:rsid w:val="007951D2"/>
    <w:rsid w:val="007A7D5E"/>
    <w:rsid w:val="007D1796"/>
    <w:rsid w:val="007E61DB"/>
    <w:rsid w:val="0081723D"/>
    <w:rsid w:val="008717C5"/>
    <w:rsid w:val="008907B0"/>
    <w:rsid w:val="008B1F06"/>
    <w:rsid w:val="008C41B4"/>
    <w:rsid w:val="008D764D"/>
    <w:rsid w:val="008E0F28"/>
    <w:rsid w:val="008F52AA"/>
    <w:rsid w:val="008F6547"/>
    <w:rsid w:val="00902F63"/>
    <w:rsid w:val="00910F0B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8743A"/>
    <w:rsid w:val="00A90C84"/>
    <w:rsid w:val="00A956F8"/>
    <w:rsid w:val="00A95EAB"/>
    <w:rsid w:val="00AA711A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61D2B"/>
    <w:rsid w:val="00B67D3F"/>
    <w:rsid w:val="00B8215D"/>
    <w:rsid w:val="00B86EE8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764C5"/>
    <w:rsid w:val="00C96E57"/>
    <w:rsid w:val="00CA5C9B"/>
    <w:rsid w:val="00CB10FF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111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Nörrenberg, Uwe</cp:lastModifiedBy>
  <cp:revision>4</cp:revision>
  <cp:lastPrinted>2019-10-24T06:36:00Z</cp:lastPrinted>
  <dcterms:created xsi:type="dcterms:W3CDTF">2026-05-12T08:16:00Z</dcterms:created>
  <dcterms:modified xsi:type="dcterms:W3CDTF">2026-07-09T09:12:00Z</dcterms:modified>
</cp:coreProperties>
</file>