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36AA6" w14:textId="77777777" w:rsidR="003804C1" w:rsidRDefault="003804C1" w:rsidP="003804C1">
      <w:pPr>
        <w:rPr>
          <w:b/>
        </w:rPr>
      </w:pPr>
      <w:r w:rsidRPr="003804C1">
        <w:rPr>
          <w:b/>
        </w:rPr>
        <w:t>Bürgschaftsurkunde</w:t>
      </w:r>
    </w:p>
    <w:p w14:paraId="63CF26DD"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756F9DF9" w14:textId="77777777">
        <w:tc>
          <w:tcPr>
            <w:tcW w:w="9720" w:type="dxa"/>
            <w:noWrap/>
            <w:tcMar>
              <w:left w:w="28" w:type="dxa"/>
            </w:tcMar>
            <w:vAlign w:val="center"/>
          </w:tcPr>
          <w:p w14:paraId="1D12CDD8"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32685F1C" w14:textId="77777777">
        <w:trPr>
          <w:trHeight w:hRule="exact" w:val="1350"/>
        </w:trPr>
        <w:tc>
          <w:tcPr>
            <w:tcW w:w="9720" w:type="dxa"/>
            <w:noWrap/>
            <w:tcMar>
              <w:left w:w="28" w:type="dxa"/>
            </w:tcMar>
            <w:vAlign w:val="center"/>
          </w:tcPr>
          <w:p w14:paraId="560C56BC" w14:textId="77777777" w:rsidR="003804C1" w:rsidRPr="00D064D0" w:rsidRDefault="003804C1" w:rsidP="003804C1"/>
        </w:tc>
      </w:tr>
    </w:tbl>
    <w:p w14:paraId="691595D4" w14:textId="77777777" w:rsidR="003804C1" w:rsidRPr="00D064D0" w:rsidRDefault="003804C1" w:rsidP="003804C1">
      <w:pPr>
        <w:spacing w:before="120"/>
      </w:pPr>
      <w:r>
        <w:t>und</w:t>
      </w:r>
    </w:p>
    <w:p w14:paraId="7C21CBFD"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6AECE11C"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379BB148" w14:textId="77777777" w:rsidR="003804C1" w:rsidRPr="00D064D0" w:rsidRDefault="003804C1" w:rsidP="003804C1"/>
        </w:tc>
      </w:tr>
      <w:tr w:rsidR="006E6AB2" w:rsidRPr="00F877D6" w14:paraId="2EBB576B"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1C84D3BA"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27762170"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64157D55" w14:textId="77777777" w:rsidR="003804C1" w:rsidRPr="00F877D6" w:rsidRDefault="003804C1" w:rsidP="003804C1">
            <w:pPr>
              <w:rPr>
                <w:szCs w:val="19"/>
              </w:rPr>
            </w:pPr>
            <w:r w:rsidRPr="00F877D6">
              <w:rPr>
                <w:szCs w:val="19"/>
              </w:rPr>
              <w:t>haben folgenden Vertrag geschlossen:</w:t>
            </w:r>
          </w:p>
        </w:tc>
      </w:tr>
      <w:tr w:rsidR="003804C1" w:rsidRPr="00F877D6" w14:paraId="7C0FF583"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79ED8D51" w14:textId="77777777" w:rsidR="003804C1" w:rsidRPr="008811E4" w:rsidRDefault="003804C1" w:rsidP="003804C1">
            <w:pPr>
              <w:rPr>
                <w:rStyle w:val="Formatvorlage7pt"/>
              </w:rPr>
            </w:pPr>
            <w:r w:rsidRPr="008811E4">
              <w:rPr>
                <w:rStyle w:val="Formatvorlage7pt"/>
              </w:rPr>
              <w:t xml:space="preserve">Nr. des </w:t>
            </w:r>
            <w:proofErr w:type="spellStart"/>
            <w:r w:rsidRPr="008811E4">
              <w:rPr>
                <w:rStyle w:val="Formatvorlage7pt"/>
              </w:rPr>
              <w:t>Auftragschreibens</w:t>
            </w:r>
            <w:proofErr w:type="spellEnd"/>
            <w:r w:rsidRPr="008811E4">
              <w:rPr>
                <w:rStyle w:val="Formatvorlage7pt"/>
              </w:rPr>
              <w:t>/Vertrages</w:t>
            </w:r>
          </w:p>
        </w:tc>
        <w:tc>
          <w:tcPr>
            <w:tcW w:w="3560" w:type="dxa"/>
            <w:tcBorders>
              <w:top w:val="single" w:sz="4" w:space="0" w:color="808080"/>
              <w:left w:val="single" w:sz="4" w:space="0" w:color="808080"/>
              <w:bottom w:val="single" w:sz="4" w:space="0" w:color="808080"/>
              <w:right w:val="single" w:sz="4" w:space="0" w:color="808080"/>
            </w:tcBorders>
            <w:noWrap/>
          </w:tcPr>
          <w:p w14:paraId="29534F25" w14:textId="77777777" w:rsidR="003804C1" w:rsidRPr="008811E4" w:rsidRDefault="003804C1" w:rsidP="003804C1">
            <w:pPr>
              <w:rPr>
                <w:rStyle w:val="Formatvorlage7pt"/>
              </w:rPr>
            </w:pPr>
            <w:r w:rsidRPr="008811E4">
              <w:rPr>
                <w:rStyle w:val="Formatvorlage7pt"/>
              </w:rPr>
              <w:t>Datum</w:t>
            </w:r>
          </w:p>
        </w:tc>
      </w:tr>
      <w:tr w:rsidR="003804C1" w:rsidRPr="00F877D6" w14:paraId="467CD84A"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B4A8FD7" w14:textId="77777777" w:rsidR="003804C1" w:rsidRPr="00D064D0" w:rsidRDefault="003804C1" w:rsidP="003804C1">
            <w:r w:rsidRPr="008811E4">
              <w:rPr>
                <w:rStyle w:val="Formatvorlage7pt"/>
              </w:rPr>
              <w:t>Bezeichnung der  Leistung</w:t>
            </w:r>
          </w:p>
        </w:tc>
      </w:tr>
      <w:tr w:rsidR="003804C1" w:rsidRPr="00F877D6" w14:paraId="2943920C" w14:textId="77777777">
        <w:trPr>
          <w:trHeight w:val="1134"/>
        </w:trPr>
        <w:tc>
          <w:tcPr>
            <w:tcW w:w="9923" w:type="dxa"/>
            <w:gridSpan w:val="2"/>
            <w:tcBorders>
              <w:top w:val="single" w:sz="4" w:space="0" w:color="808080"/>
            </w:tcBorders>
            <w:noWrap/>
            <w:tcMar>
              <w:left w:w="28" w:type="dxa"/>
            </w:tcMar>
            <w:vAlign w:val="center"/>
          </w:tcPr>
          <w:p w14:paraId="3E8256AA"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522D4E59" w14:textId="77777777">
        <w:trPr>
          <w:trHeight w:val="397"/>
        </w:trPr>
        <w:tc>
          <w:tcPr>
            <w:tcW w:w="9923" w:type="dxa"/>
            <w:gridSpan w:val="2"/>
            <w:tcBorders>
              <w:bottom w:val="single" w:sz="4" w:space="0" w:color="808080"/>
            </w:tcBorders>
            <w:noWrap/>
            <w:tcMar>
              <w:left w:w="28" w:type="dxa"/>
            </w:tcMar>
            <w:vAlign w:val="center"/>
          </w:tcPr>
          <w:p w14:paraId="2046AB7B" w14:textId="77777777" w:rsidR="003804C1" w:rsidRPr="00F877D6" w:rsidRDefault="003804C1" w:rsidP="003804C1">
            <w:pPr>
              <w:rPr>
                <w:rFonts w:cs="Arial"/>
              </w:rPr>
            </w:pPr>
            <w:r w:rsidRPr="00F877D6">
              <w:rPr>
                <w:rFonts w:cs="Arial"/>
              </w:rPr>
              <w:t>Der Bürge</w:t>
            </w:r>
          </w:p>
        </w:tc>
      </w:tr>
      <w:tr w:rsidR="003804C1" w:rsidRPr="00F877D6" w14:paraId="7F77C7D2"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2F237CCE" w14:textId="77777777" w:rsidR="003804C1" w:rsidRPr="008811E4" w:rsidRDefault="003804C1" w:rsidP="003804C1">
            <w:pPr>
              <w:rPr>
                <w:rStyle w:val="Formatvorlage7pt"/>
              </w:rPr>
            </w:pPr>
            <w:r w:rsidRPr="008811E4">
              <w:rPr>
                <w:rStyle w:val="Formatvorlage7pt"/>
              </w:rPr>
              <w:t>Name und Anschrift</w:t>
            </w:r>
          </w:p>
        </w:tc>
      </w:tr>
      <w:tr w:rsidR="003804C1" w:rsidRPr="00F877D6" w14:paraId="0CB2111E"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3139AD17"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r w:rsidR="00686A69">
              <w:rPr>
                <w:rFonts w:cs="Arial"/>
              </w:rPr>
              <w:t xml:space="preserve"> 5 % der Auftragssumme:</w:t>
            </w:r>
          </w:p>
        </w:tc>
      </w:tr>
      <w:tr w:rsidR="003804C1" w:rsidRPr="00F877D6" w14:paraId="1BC0D070"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2647637F" w14:textId="77777777" w:rsidR="003804C1" w:rsidRPr="00F877D6" w:rsidRDefault="003804C1" w:rsidP="00F877D6">
            <w:pPr>
              <w:jc w:val="right"/>
              <w:rPr>
                <w:rFonts w:cs="Arial"/>
              </w:rPr>
            </w:pPr>
            <w:r w:rsidRPr="00F877D6">
              <w:rPr>
                <w:rFonts w:cs="Arial"/>
              </w:rPr>
              <w:t>€</w:t>
            </w:r>
          </w:p>
        </w:tc>
      </w:tr>
      <w:tr w:rsidR="003804C1" w:rsidRPr="00F877D6" w14:paraId="299A53A1" w14:textId="77777777">
        <w:trPr>
          <w:trHeight w:val="624"/>
        </w:trPr>
        <w:tc>
          <w:tcPr>
            <w:tcW w:w="9923" w:type="dxa"/>
            <w:gridSpan w:val="2"/>
            <w:tcBorders>
              <w:top w:val="single" w:sz="4" w:space="0" w:color="808080"/>
            </w:tcBorders>
            <w:noWrap/>
            <w:tcMar>
              <w:left w:w="28" w:type="dxa"/>
            </w:tcMar>
            <w:vAlign w:val="center"/>
          </w:tcPr>
          <w:p w14:paraId="4F090F3C"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8070C6">
              <w:rPr>
                <w:rFonts w:cs="Arial"/>
              </w:rPr>
              <w:t>Vor</w:t>
            </w:r>
            <w:r w:rsidR="0093179A" w:rsidRPr="00CC1706">
              <w:rPr>
                <w:rFonts w:cs="Arial"/>
              </w:rPr>
              <w:t>aus</w:t>
            </w:r>
            <w:r w:rsidR="0093179A" w:rsidRPr="00CC1706">
              <w:rPr>
                <w:rFonts w:cs="Arial"/>
              </w:rPr>
              <w:softHyphen/>
              <w:t>klage gemäß § 771 </w:t>
            </w:r>
            <w:r w:rsidRPr="00CC1706">
              <w:rPr>
                <w:rFonts w:cs="Arial"/>
              </w:rPr>
              <w:t xml:space="preserve">BGB wird verzichtet. </w:t>
            </w:r>
          </w:p>
        </w:tc>
      </w:tr>
      <w:tr w:rsidR="003804C1" w:rsidRPr="00F877D6" w14:paraId="78B220BB" w14:textId="77777777">
        <w:trPr>
          <w:trHeight w:val="737"/>
        </w:trPr>
        <w:tc>
          <w:tcPr>
            <w:tcW w:w="9923" w:type="dxa"/>
            <w:gridSpan w:val="2"/>
            <w:noWrap/>
            <w:tcMar>
              <w:left w:w="28" w:type="dxa"/>
            </w:tcMar>
            <w:vAlign w:val="center"/>
          </w:tcPr>
          <w:p w14:paraId="2087115F"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3497C70D" w14:textId="77777777">
        <w:trPr>
          <w:trHeight w:val="397"/>
        </w:trPr>
        <w:tc>
          <w:tcPr>
            <w:tcW w:w="9923" w:type="dxa"/>
            <w:gridSpan w:val="2"/>
            <w:noWrap/>
            <w:tcMar>
              <w:left w:w="28" w:type="dxa"/>
            </w:tcMar>
            <w:vAlign w:val="center"/>
          </w:tcPr>
          <w:p w14:paraId="649EA11D"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3DBC1EAE"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640E6763" w14:textId="77777777">
        <w:tc>
          <w:tcPr>
            <w:tcW w:w="4111" w:type="dxa"/>
            <w:noWrap/>
            <w:tcMar>
              <w:left w:w="28" w:type="dxa"/>
            </w:tcMar>
            <w:vAlign w:val="center"/>
          </w:tcPr>
          <w:p w14:paraId="74F1D4B2" w14:textId="77777777" w:rsidR="003804C1" w:rsidRPr="00F877D6" w:rsidRDefault="003804C1" w:rsidP="003804C1">
            <w:pPr>
              <w:rPr>
                <w:rFonts w:cs="Arial"/>
              </w:rPr>
            </w:pPr>
            <w:r w:rsidRPr="00F877D6">
              <w:rPr>
                <w:rFonts w:cs="Arial"/>
              </w:rPr>
              <w:t>Ort, Datum</w:t>
            </w:r>
          </w:p>
        </w:tc>
        <w:tc>
          <w:tcPr>
            <w:tcW w:w="851" w:type="dxa"/>
            <w:noWrap/>
            <w:vAlign w:val="center"/>
          </w:tcPr>
          <w:p w14:paraId="7C79A88C" w14:textId="77777777" w:rsidR="003804C1" w:rsidRPr="00D064D0" w:rsidRDefault="003804C1" w:rsidP="003804C1"/>
        </w:tc>
        <w:tc>
          <w:tcPr>
            <w:tcW w:w="4758" w:type="dxa"/>
            <w:noWrap/>
            <w:vAlign w:val="center"/>
          </w:tcPr>
          <w:p w14:paraId="6243F4AC"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27613427" w14:textId="77777777">
        <w:trPr>
          <w:trHeight w:hRule="exact" w:val="250"/>
        </w:trPr>
        <w:tc>
          <w:tcPr>
            <w:tcW w:w="4111" w:type="dxa"/>
            <w:noWrap/>
            <w:tcMar>
              <w:left w:w="28" w:type="dxa"/>
            </w:tcMar>
            <w:vAlign w:val="center"/>
          </w:tcPr>
          <w:p w14:paraId="17A1394D" w14:textId="77777777" w:rsidR="003804C1" w:rsidRPr="00F877D6" w:rsidRDefault="003804C1" w:rsidP="003804C1">
            <w:pPr>
              <w:rPr>
                <w:rFonts w:cs="Arial"/>
              </w:rPr>
            </w:pPr>
          </w:p>
        </w:tc>
        <w:tc>
          <w:tcPr>
            <w:tcW w:w="851" w:type="dxa"/>
            <w:noWrap/>
            <w:vAlign w:val="center"/>
          </w:tcPr>
          <w:p w14:paraId="1F200DE0" w14:textId="77777777" w:rsidR="003804C1" w:rsidRPr="00F877D6" w:rsidRDefault="003804C1" w:rsidP="003804C1">
            <w:pPr>
              <w:rPr>
                <w:rFonts w:cs="Arial"/>
              </w:rPr>
            </w:pPr>
          </w:p>
        </w:tc>
        <w:tc>
          <w:tcPr>
            <w:tcW w:w="4758" w:type="dxa"/>
            <w:noWrap/>
            <w:vAlign w:val="center"/>
          </w:tcPr>
          <w:p w14:paraId="2BC1081E" w14:textId="77777777" w:rsidR="003804C1" w:rsidRPr="00F877D6" w:rsidRDefault="003804C1" w:rsidP="003804C1">
            <w:pPr>
              <w:rPr>
                <w:rFonts w:cs="Arial"/>
              </w:rPr>
            </w:pPr>
          </w:p>
        </w:tc>
      </w:tr>
      <w:tr w:rsidR="003804C1" w:rsidRPr="00F877D6" w14:paraId="3C58DE02" w14:textId="77777777">
        <w:trPr>
          <w:trHeight w:val="397"/>
        </w:trPr>
        <w:tc>
          <w:tcPr>
            <w:tcW w:w="4111" w:type="dxa"/>
            <w:tcBorders>
              <w:bottom w:val="single" w:sz="4" w:space="0" w:color="808080"/>
            </w:tcBorders>
            <w:noWrap/>
            <w:tcMar>
              <w:left w:w="28" w:type="dxa"/>
            </w:tcMar>
            <w:vAlign w:val="center"/>
          </w:tcPr>
          <w:p w14:paraId="571A7A0F" w14:textId="77777777" w:rsidR="003804C1" w:rsidRPr="00F877D6" w:rsidRDefault="003804C1" w:rsidP="003804C1">
            <w:pPr>
              <w:rPr>
                <w:rFonts w:cs="Arial"/>
              </w:rPr>
            </w:pPr>
          </w:p>
        </w:tc>
        <w:tc>
          <w:tcPr>
            <w:tcW w:w="851" w:type="dxa"/>
            <w:noWrap/>
            <w:vAlign w:val="center"/>
          </w:tcPr>
          <w:p w14:paraId="2DC96CA3" w14:textId="77777777" w:rsidR="003804C1" w:rsidRPr="00F877D6" w:rsidRDefault="003804C1" w:rsidP="003804C1">
            <w:pPr>
              <w:rPr>
                <w:rFonts w:cs="Arial"/>
              </w:rPr>
            </w:pPr>
          </w:p>
        </w:tc>
        <w:tc>
          <w:tcPr>
            <w:tcW w:w="4758" w:type="dxa"/>
            <w:tcBorders>
              <w:bottom w:val="single" w:sz="4" w:space="0" w:color="808080"/>
            </w:tcBorders>
            <w:noWrap/>
            <w:vAlign w:val="center"/>
          </w:tcPr>
          <w:p w14:paraId="2359853B" w14:textId="77777777" w:rsidR="003804C1" w:rsidRPr="00F877D6" w:rsidRDefault="003804C1" w:rsidP="003804C1">
            <w:pPr>
              <w:rPr>
                <w:rFonts w:cs="Arial"/>
              </w:rPr>
            </w:pPr>
          </w:p>
        </w:tc>
      </w:tr>
      <w:tr w:rsidR="003804C1" w:rsidRPr="00F877D6" w14:paraId="28922541" w14:textId="77777777">
        <w:trPr>
          <w:trHeight w:val="397"/>
        </w:trPr>
        <w:tc>
          <w:tcPr>
            <w:tcW w:w="4111" w:type="dxa"/>
            <w:tcBorders>
              <w:top w:val="single" w:sz="4" w:space="0" w:color="808080"/>
            </w:tcBorders>
            <w:noWrap/>
            <w:tcMar>
              <w:left w:w="28" w:type="dxa"/>
            </w:tcMar>
            <w:vAlign w:val="center"/>
          </w:tcPr>
          <w:p w14:paraId="3849C7B2" w14:textId="77777777" w:rsidR="003804C1" w:rsidRPr="00F877D6" w:rsidRDefault="003804C1" w:rsidP="00FD1A22">
            <w:pPr>
              <w:rPr>
                <w:rFonts w:cs="Arial"/>
              </w:rPr>
            </w:pPr>
          </w:p>
        </w:tc>
        <w:tc>
          <w:tcPr>
            <w:tcW w:w="851" w:type="dxa"/>
            <w:noWrap/>
            <w:vAlign w:val="center"/>
          </w:tcPr>
          <w:p w14:paraId="017ED0C2"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791B54D3" w14:textId="77777777" w:rsidR="003804C1" w:rsidRPr="00F877D6" w:rsidRDefault="003804C1" w:rsidP="00FD1A22">
            <w:pPr>
              <w:rPr>
                <w:rFonts w:cs="Arial"/>
              </w:rPr>
            </w:pPr>
          </w:p>
        </w:tc>
      </w:tr>
    </w:tbl>
    <w:p w14:paraId="09AC04B6"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167A3" w14:textId="77777777" w:rsidR="00FB1933" w:rsidRDefault="00FB1933">
      <w:r>
        <w:separator/>
      </w:r>
    </w:p>
  </w:endnote>
  <w:endnote w:type="continuationSeparator" w:id="0">
    <w:p w14:paraId="71CEC239" w14:textId="77777777" w:rsidR="00FB1933" w:rsidRDefault="00FB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7D3FDB50" w14:textId="77777777" w:rsidTr="00C147DB">
      <w:trPr>
        <w:cantSplit/>
        <w:trHeight w:hRule="exact" w:val="397"/>
      </w:trPr>
      <w:tc>
        <w:tcPr>
          <w:tcW w:w="147" w:type="dxa"/>
          <w:vAlign w:val="center"/>
        </w:tcPr>
        <w:p w14:paraId="52A9CF93" w14:textId="77777777" w:rsidR="00C8001F" w:rsidRPr="00D6072E" w:rsidRDefault="00C8001F" w:rsidP="00D6072E">
          <w:pPr>
            <w:jc w:val="center"/>
            <w:rPr>
              <w:b/>
              <w:sz w:val="16"/>
              <w:szCs w:val="16"/>
            </w:rPr>
          </w:pPr>
        </w:p>
      </w:tc>
      <w:tc>
        <w:tcPr>
          <w:tcW w:w="621" w:type="dxa"/>
          <w:vAlign w:val="center"/>
        </w:tcPr>
        <w:p w14:paraId="578D0C4C" w14:textId="77777777" w:rsidR="00C8001F" w:rsidRPr="00D6072E" w:rsidRDefault="00C8001F" w:rsidP="00D6072E">
          <w:pPr>
            <w:jc w:val="center"/>
            <w:rPr>
              <w:b/>
              <w:sz w:val="16"/>
              <w:szCs w:val="16"/>
            </w:rPr>
          </w:pPr>
        </w:p>
      </w:tc>
      <w:tc>
        <w:tcPr>
          <w:tcW w:w="7512" w:type="dxa"/>
          <w:vAlign w:val="center"/>
        </w:tcPr>
        <w:p w14:paraId="591DADE7" w14:textId="77777777" w:rsidR="00C8001F" w:rsidRPr="00D6072E" w:rsidRDefault="00C8001F" w:rsidP="00CC1706">
          <w:pPr>
            <w:tabs>
              <w:tab w:val="left" w:pos="96"/>
            </w:tabs>
            <w:rPr>
              <w:rFonts w:cs="Arial"/>
              <w:b/>
              <w:sz w:val="16"/>
              <w:szCs w:val="16"/>
            </w:rPr>
          </w:pPr>
        </w:p>
      </w:tc>
      <w:tc>
        <w:tcPr>
          <w:tcW w:w="1440" w:type="dxa"/>
          <w:vAlign w:val="center"/>
        </w:tcPr>
        <w:p w14:paraId="62A55F24"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A423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A4239">
            <w:rPr>
              <w:rFonts w:cs="Arial"/>
              <w:b/>
              <w:noProof/>
              <w:snapToGrid w:val="0"/>
              <w:sz w:val="16"/>
              <w:szCs w:val="16"/>
            </w:rPr>
            <w:t>1</w:t>
          </w:r>
          <w:r w:rsidRPr="00D6072E">
            <w:rPr>
              <w:rFonts w:cs="Arial"/>
              <w:b/>
              <w:snapToGrid w:val="0"/>
              <w:sz w:val="16"/>
              <w:szCs w:val="16"/>
            </w:rPr>
            <w:fldChar w:fldCharType="end"/>
          </w:r>
        </w:p>
      </w:tc>
    </w:tr>
  </w:tbl>
  <w:p w14:paraId="15CD9A34"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256A" w14:textId="77777777" w:rsidR="00FB1933" w:rsidRDefault="00FB1933">
      <w:r>
        <w:separator/>
      </w:r>
    </w:p>
  </w:footnote>
  <w:footnote w:type="continuationSeparator" w:id="0">
    <w:p w14:paraId="1A43D11B" w14:textId="77777777" w:rsidR="00FB1933" w:rsidRDefault="00FB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FC91" w14:textId="77777777" w:rsidR="00C8001F" w:rsidRDefault="00C8001F">
    <w:pPr>
      <w:pStyle w:val="Kopfzeile"/>
    </w:pPr>
    <w:r>
      <w:t>421</w:t>
    </w:r>
  </w:p>
  <w:p w14:paraId="74F81FD6"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75654588">
    <w:abstractNumId w:val="0"/>
  </w:num>
  <w:num w:numId="2" w16cid:durableId="1938058124">
    <w:abstractNumId w:val="4"/>
  </w:num>
  <w:num w:numId="3" w16cid:durableId="1255168599">
    <w:abstractNumId w:val="5"/>
  </w:num>
  <w:num w:numId="4" w16cid:durableId="2019305872">
    <w:abstractNumId w:val="11"/>
  </w:num>
  <w:num w:numId="5" w16cid:durableId="1543517739">
    <w:abstractNumId w:val="7"/>
  </w:num>
  <w:num w:numId="6" w16cid:durableId="1904288683">
    <w:abstractNumId w:val="2"/>
  </w:num>
  <w:num w:numId="7" w16cid:durableId="1488785487">
    <w:abstractNumId w:val="9"/>
  </w:num>
  <w:num w:numId="8" w16cid:durableId="117652053">
    <w:abstractNumId w:val="6"/>
  </w:num>
  <w:num w:numId="9" w16cid:durableId="103506473">
    <w:abstractNumId w:val="10"/>
  </w:num>
  <w:num w:numId="10" w16cid:durableId="1299605867">
    <w:abstractNumId w:val="3"/>
  </w:num>
  <w:num w:numId="11" w16cid:durableId="1704163619">
    <w:abstractNumId w:val="8"/>
  </w:num>
  <w:num w:numId="12" w16cid:durableId="1396976680">
    <w:abstractNumId w:val="8"/>
  </w:num>
  <w:num w:numId="13" w16cid:durableId="2096318930">
    <w:abstractNumId w:val="8"/>
  </w:num>
  <w:num w:numId="14" w16cid:durableId="34240467">
    <w:abstractNumId w:val="8"/>
  </w:num>
  <w:num w:numId="15" w16cid:durableId="1815953518">
    <w:abstractNumId w:val="8"/>
  </w:num>
  <w:num w:numId="16" w16cid:durableId="1503088362">
    <w:abstractNumId w:val="1"/>
  </w:num>
  <w:num w:numId="17" w16cid:durableId="477769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70029"/>
    <w:rsid w:val="000846C6"/>
    <w:rsid w:val="000F017C"/>
    <w:rsid w:val="000F026E"/>
    <w:rsid w:val="000F16C4"/>
    <w:rsid w:val="00110816"/>
    <w:rsid w:val="00127C79"/>
    <w:rsid w:val="0013438B"/>
    <w:rsid w:val="001426F7"/>
    <w:rsid w:val="001A4239"/>
    <w:rsid w:val="001C509D"/>
    <w:rsid w:val="001D7C89"/>
    <w:rsid w:val="001E1AFE"/>
    <w:rsid w:val="001F1723"/>
    <w:rsid w:val="002517FD"/>
    <w:rsid w:val="00263542"/>
    <w:rsid w:val="002C403D"/>
    <w:rsid w:val="002F4952"/>
    <w:rsid w:val="00327698"/>
    <w:rsid w:val="003804C1"/>
    <w:rsid w:val="003A36E9"/>
    <w:rsid w:val="003C269A"/>
    <w:rsid w:val="003D3E99"/>
    <w:rsid w:val="003E2CD4"/>
    <w:rsid w:val="003E2D90"/>
    <w:rsid w:val="003F6457"/>
    <w:rsid w:val="00424038"/>
    <w:rsid w:val="0045228F"/>
    <w:rsid w:val="0045726B"/>
    <w:rsid w:val="00462E03"/>
    <w:rsid w:val="0047055A"/>
    <w:rsid w:val="00480ABD"/>
    <w:rsid w:val="00492429"/>
    <w:rsid w:val="00495F2A"/>
    <w:rsid w:val="004C5609"/>
    <w:rsid w:val="00506C53"/>
    <w:rsid w:val="00507A81"/>
    <w:rsid w:val="005333C9"/>
    <w:rsid w:val="005549CC"/>
    <w:rsid w:val="00573601"/>
    <w:rsid w:val="005C091A"/>
    <w:rsid w:val="005C1672"/>
    <w:rsid w:val="005C41DA"/>
    <w:rsid w:val="005D227E"/>
    <w:rsid w:val="005E2632"/>
    <w:rsid w:val="005F41CD"/>
    <w:rsid w:val="00605DD3"/>
    <w:rsid w:val="00606550"/>
    <w:rsid w:val="00614636"/>
    <w:rsid w:val="00640260"/>
    <w:rsid w:val="00686A69"/>
    <w:rsid w:val="006A5AED"/>
    <w:rsid w:val="006A7DB8"/>
    <w:rsid w:val="006B7CF1"/>
    <w:rsid w:val="006D0297"/>
    <w:rsid w:val="006D403D"/>
    <w:rsid w:val="006D70A3"/>
    <w:rsid w:val="006E2055"/>
    <w:rsid w:val="006E6AB2"/>
    <w:rsid w:val="007129B6"/>
    <w:rsid w:val="0071600D"/>
    <w:rsid w:val="00734EDE"/>
    <w:rsid w:val="00750F08"/>
    <w:rsid w:val="0078194F"/>
    <w:rsid w:val="00787652"/>
    <w:rsid w:val="007C4F59"/>
    <w:rsid w:val="007F3BD0"/>
    <w:rsid w:val="00801F59"/>
    <w:rsid w:val="008070C6"/>
    <w:rsid w:val="00822CC1"/>
    <w:rsid w:val="00910F0B"/>
    <w:rsid w:val="00916671"/>
    <w:rsid w:val="0093179A"/>
    <w:rsid w:val="009333A6"/>
    <w:rsid w:val="0094140B"/>
    <w:rsid w:val="00945A08"/>
    <w:rsid w:val="00962412"/>
    <w:rsid w:val="0097166A"/>
    <w:rsid w:val="00994089"/>
    <w:rsid w:val="009C14BE"/>
    <w:rsid w:val="009C2CD0"/>
    <w:rsid w:val="009F1ADA"/>
    <w:rsid w:val="00A00872"/>
    <w:rsid w:val="00A238FB"/>
    <w:rsid w:val="00A257AC"/>
    <w:rsid w:val="00A5084B"/>
    <w:rsid w:val="00A75824"/>
    <w:rsid w:val="00A90C84"/>
    <w:rsid w:val="00AC56D5"/>
    <w:rsid w:val="00AC7F2D"/>
    <w:rsid w:val="00AD2325"/>
    <w:rsid w:val="00AE4AF0"/>
    <w:rsid w:val="00B003C3"/>
    <w:rsid w:val="00B05B48"/>
    <w:rsid w:val="00B07759"/>
    <w:rsid w:val="00B40909"/>
    <w:rsid w:val="00B61D2B"/>
    <w:rsid w:val="00B9493C"/>
    <w:rsid w:val="00B96ADB"/>
    <w:rsid w:val="00BA5E42"/>
    <w:rsid w:val="00BE65BC"/>
    <w:rsid w:val="00BF7BEC"/>
    <w:rsid w:val="00C101BF"/>
    <w:rsid w:val="00C147DB"/>
    <w:rsid w:val="00C246AC"/>
    <w:rsid w:val="00C2678D"/>
    <w:rsid w:val="00C764C5"/>
    <w:rsid w:val="00C8001F"/>
    <w:rsid w:val="00C92E5C"/>
    <w:rsid w:val="00CC1706"/>
    <w:rsid w:val="00CD156A"/>
    <w:rsid w:val="00CD54C7"/>
    <w:rsid w:val="00D05C74"/>
    <w:rsid w:val="00D06D0E"/>
    <w:rsid w:val="00D17CEC"/>
    <w:rsid w:val="00D2183A"/>
    <w:rsid w:val="00D415CB"/>
    <w:rsid w:val="00D6072E"/>
    <w:rsid w:val="00D60F6B"/>
    <w:rsid w:val="00D75523"/>
    <w:rsid w:val="00D80222"/>
    <w:rsid w:val="00DA276D"/>
    <w:rsid w:val="00DC2EA6"/>
    <w:rsid w:val="00DC7E08"/>
    <w:rsid w:val="00DE2F64"/>
    <w:rsid w:val="00E02FAA"/>
    <w:rsid w:val="00E23F94"/>
    <w:rsid w:val="00E322E9"/>
    <w:rsid w:val="00E6087B"/>
    <w:rsid w:val="00E70BDD"/>
    <w:rsid w:val="00E80384"/>
    <w:rsid w:val="00E857E2"/>
    <w:rsid w:val="00E85EBB"/>
    <w:rsid w:val="00EB5B51"/>
    <w:rsid w:val="00EC1F16"/>
    <w:rsid w:val="00EC7AED"/>
    <w:rsid w:val="00F133C2"/>
    <w:rsid w:val="00F21669"/>
    <w:rsid w:val="00F32C49"/>
    <w:rsid w:val="00F75C1B"/>
    <w:rsid w:val="00F77CE1"/>
    <w:rsid w:val="00F877D6"/>
    <w:rsid w:val="00FA0151"/>
    <w:rsid w:val="00FA4F96"/>
    <w:rsid w:val="00FB1933"/>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3BF90C"/>
  <w15:docId w15:val="{EEACCBFF-FF12-4EA1-9B8D-2FCC65DC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158</Words>
  <Characters>1094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Vertragserfüllungsbürgschaft</vt:lpstr>
    </vt:vector>
  </TitlesOfParts>
  <Company>BBR</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Kurnaz, Leyla</cp:lastModifiedBy>
  <cp:revision>2</cp:revision>
  <cp:lastPrinted>2018-10-05T07:10:00Z</cp:lastPrinted>
  <dcterms:created xsi:type="dcterms:W3CDTF">2026-03-10T13:41:00Z</dcterms:created>
  <dcterms:modified xsi:type="dcterms:W3CDTF">2026-03-10T13:41:00Z</dcterms:modified>
</cp:coreProperties>
</file>