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21CFCE27" w:rsidR="008907B0" w:rsidRPr="00412401" w:rsidRDefault="00185F45" w:rsidP="004D22EC">
            <w:r w:rsidRPr="00185F45">
              <w:t>OB_2026/0</w:t>
            </w:r>
            <w:r w:rsidR="00B8215D">
              <w:t>7-</w:t>
            </w:r>
            <w:r w:rsidR="00B963D6">
              <w:t>028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66DD47A1" w:rsidR="00682D2C" w:rsidRPr="00F45CAD" w:rsidRDefault="00B963D6" w:rsidP="0075288F">
            <w:r w:rsidRPr="00B963D6">
              <w:t>Fahrbahnerneuerung Roonstraße von Erftstraße bis Bebelstraße in Oberhausen</w:t>
            </w:r>
            <w:bookmarkStart w:id="0" w:name="_GoBack"/>
            <w:bookmarkEnd w:id="0"/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53D9F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>
        <w:instrText xml:space="preserve"> FORMCHECKBOX </w:instrText>
      </w:r>
      <w:r w:rsidR="00C53D9F">
        <w:fldChar w:fldCharType="separate"/>
      </w:r>
      <w:r>
        <w:fldChar w:fldCharType="end"/>
      </w:r>
      <w:bookmarkEnd w:id="1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2EC26BBC" w14:textId="3CD5FCFB" w:rsidR="00682D2C" w:rsidRPr="00F45CAD" w:rsidRDefault="00C53D9F" w:rsidP="00A8743A">
      <w:pPr>
        <w:tabs>
          <w:tab w:val="left" w:pos="709"/>
        </w:tabs>
        <w:ind w:left="705" w:hanging="705"/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 w:rsidRPr="00B8215D">
        <w:rPr>
          <w:b/>
          <w:bCs/>
          <w:color w:val="FF0000"/>
        </w:rPr>
        <w:t xml:space="preserve">Die Prozente der </w:t>
      </w:r>
      <w:r w:rsidR="008717C5" w:rsidRPr="00B8215D">
        <w:rPr>
          <w:b/>
          <w:bCs/>
          <w:color w:val="FF0000"/>
        </w:rPr>
        <w:t>Teill</w:t>
      </w:r>
      <w:r w:rsidR="004D0B09" w:rsidRPr="00B8215D">
        <w:rPr>
          <w:b/>
          <w:bCs/>
          <w:color w:val="FF0000"/>
        </w:rPr>
        <w:t xml:space="preserve">eistung </w:t>
      </w:r>
      <w:r w:rsidR="008717C5" w:rsidRPr="00B8215D">
        <w:rPr>
          <w:b/>
          <w:bCs/>
          <w:color w:val="FF0000"/>
        </w:rPr>
        <w:t xml:space="preserve">bezogen auf </w:t>
      </w:r>
      <w:r w:rsidR="00A8743A">
        <w:rPr>
          <w:b/>
          <w:bCs/>
          <w:color w:val="FF0000"/>
        </w:rPr>
        <w:t>d.</w:t>
      </w:r>
      <w:r w:rsidR="008717C5" w:rsidRPr="00B8215D">
        <w:rPr>
          <w:b/>
          <w:bCs/>
          <w:color w:val="FF0000"/>
        </w:rPr>
        <w:t xml:space="preserve"> Gesamtleistung </w:t>
      </w:r>
      <w:r w:rsidR="00071550" w:rsidRPr="00B8215D">
        <w:rPr>
          <w:b/>
          <w:bCs/>
          <w:color w:val="FF0000"/>
        </w:rPr>
        <w:t>sind</w:t>
      </w:r>
      <w:r w:rsidR="004D0B09" w:rsidRPr="00B8215D">
        <w:rPr>
          <w:b/>
          <w:bCs/>
          <w:color w:val="FF0000"/>
        </w:rPr>
        <w:t xml:space="preserve"> bei Angebotsabgabe anzugeben</w:t>
      </w:r>
      <w:r w:rsidR="004D0B09">
        <w:t xml:space="preserve">. </w:t>
      </w:r>
    </w:p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C53D9F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16A5A" w14:textId="77777777" w:rsidR="00C53D9F" w:rsidRDefault="00C53D9F">
      <w:r>
        <w:separator/>
      </w:r>
    </w:p>
    <w:p w14:paraId="2D49CDE5" w14:textId="77777777" w:rsidR="00C53D9F" w:rsidRDefault="00C53D9F"/>
    <w:p w14:paraId="036CA3CF" w14:textId="77777777" w:rsidR="00C53D9F" w:rsidRDefault="00C53D9F"/>
  </w:endnote>
  <w:endnote w:type="continuationSeparator" w:id="0">
    <w:p w14:paraId="7A60017B" w14:textId="77777777" w:rsidR="00C53D9F" w:rsidRDefault="00C53D9F">
      <w:r>
        <w:continuationSeparator/>
      </w:r>
    </w:p>
    <w:p w14:paraId="5025BF4C" w14:textId="77777777" w:rsidR="00C53D9F" w:rsidRDefault="00C53D9F"/>
    <w:p w14:paraId="5328AAF0" w14:textId="77777777" w:rsidR="00C53D9F" w:rsidRDefault="00C53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3C406" w14:textId="77777777" w:rsidR="00C53D9F" w:rsidRDefault="00C53D9F">
      <w:r>
        <w:separator/>
      </w:r>
    </w:p>
    <w:p w14:paraId="2293E8C8" w14:textId="77777777" w:rsidR="00C53D9F" w:rsidRDefault="00C53D9F"/>
    <w:p w14:paraId="1F5608E4" w14:textId="77777777" w:rsidR="00C53D9F" w:rsidRDefault="00C53D9F"/>
  </w:footnote>
  <w:footnote w:type="continuationSeparator" w:id="0">
    <w:p w14:paraId="071CE949" w14:textId="77777777" w:rsidR="00C53D9F" w:rsidRDefault="00C53D9F">
      <w:r>
        <w:continuationSeparator/>
      </w:r>
    </w:p>
    <w:p w14:paraId="7B2E586D" w14:textId="77777777" w:rsidR="00C53D9F" w:rsidRDefault="00C53D9F"/>
    <w:p w14:paraId="3C0355AB" w14:textId="77777777" w:rsidR="00C53D9F" w:rsidRDefault="00C53D9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55E6F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472A7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F06"/>
    <w:rsid w:val="008C41B4"/>
    <w:rsid w:val="008D764D"/>
    <w:rsid w:val="008E0F28"/>
    <w:rsid w:val="008F52AA"/>
    <w:rsid w:val="008F6547"/>
    <w:rsid w:val="00902F63"/>
    <w:rsid w:val="00910F0B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8743A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215D"/>
    <w:rsid w:val="00B86EE8"/>
    <w:rsid w:val="00B963D6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53D9F"/>
    <w:rsid w:val="00C764C5"/>
    <w:rsid w:val="00C96E57"/>
    <w:rsid w:val="00CA5C9B"/>
    <w:rsid w:val="00CB10FF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Windows User</cp:lastModifiedBy>
  <cp:revision>5</cp:revision>
  <cp:lastPrinted>2019-10-24T06:36:00Z</cp:lastPrinted>
  <dcterms:created xsi:type="dcterms:W3CDTF">2026-05-12T08:16:00Z</dcterms:created>
  <dcterms:modified xsi:type="dcterms:W3CDTF">2026-07-24T05:43:00Z</dcterms:modified>
</cp:coreProperties>
</file>