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33CDBC7A" w:rsidR="008F6547" w:rsidRPr="008F6547" w:rsidRDefault="008F6547" w:rsidP="008F6547">
            <w:r w:rsidRPr="008F6547">
              <w:t>Datum der Versendung</w:t>
            </w:r>
            <w:r w:rsidR="00F65809">
              <w:t xml:space="preserve"> </w:t>
            </w:r>
            <w:r w:rsidR="008E611E">
              <w:t>0</w:t>
            </w:r>
            <w:r w:rsidR="00AA1075">
              <w:t>8</w:t>
            </w:r>
            <w:r w:rsidR="00F65809">
              <w:t>.0</w:t>
            </w:r>
            <w:r w:rsidR="008E611E">
              <w:t>9</w:t>
            </w:r>
            <w:r w:rsidR="00F65809">
              <w:t>.2026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5329FE1D" w:rsidR="008F6547" w:rsidRPr="008F6547" w:rsidRDefault="008F6547" w:rsidP="008F6547">
            <w:r w:rsidRPr="008F6547">
              <w:t>Datum</w:t>
            </w:r>
            <w:r w:rsidR="00AA42B3">
              <w:t xml:space="preserve"> </w:t>
            </w:r>
            <w:r w:rsidR="00AA1075">
              <w:t>01</w:t>
            </w:r>
            <w:r w:rsidR="006D73FF" w:rsidRPr="00F65809">
              <w:t>.</w:t>
            </w:r>
            <w:r w:rsidR="00AA1075">
              <w:t>10</w:t>
            </w:r>
            <w:r w:rsidR="006D73FF" w:rsidRPr="00F65809">
              <w:t>.</w:t>
            </w:r>
            <w:r w:rsidR="00F65809" w:rsidRPr="00F65809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798E104F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</w:t>
            </w:r>
            <w:r w:rsidR="006D73FF" w:rsidRPr="00F65809">
              <w:t>.</w:t>
            </w:r>
            <w:r w:rsidR="00F65809" w:rsidRPr="00F65809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2B6F5723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AA1075">
              <w:t>01</w:t>
            </w:r>
            <w:r w:rsidR="00F65809" w:rsidRPr="00F65809">
              <w:t>.</w:t>
            </w:r>
            <w:r w:rsidR="00AA1075">
              <w:t>10</w:t>
            </w:r>
            <w:r w:rsidR="00F65809" w:rsidRPr="00F65809">
              <w:t>.2026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61D9FDEE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10.00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3B5838A0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F65809">
              <w:t xml:space="preserve"> </w:t>
            </w:r>
            <w:r w:rsidR="005578F5">
              <w:t>11</w:t>
            </w:r>
            <w:r w:rsidR="00F65809">
              <w:t>.</w:t>
            </w:r>
            <w:r w:rsidR="008E611E">
              <w:t>12</w:t>
            </w:r>
            <w:r w:rsidR="00F65809">
              <w:t>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00CFB5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6269B5F1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7CD1085A" w:rsidR="00875401" w:rsidRPr="008F6547" w:rsidRDefault="00AA1075" w:rsidP="00AD3828">
            <w:r w:rsidRPr="00AA1075">
              <w:t>Kanalneubau in der Ackerstraße in Duisburg-Rumeln-Kaldenhausen</w:t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482E51C0" w:rsidR="00B9692F" w:rsidRPr="008F6547" w:rsidRDefault="00587E6E" w:rsidP="008F6547">
            <w:r>
              <w:t xml:space="preserve">Kanal- und </w:t>
            </w:r>
            <w:r w:rsidR="006D73FF">
              <w:t>Straßenbauarbeiten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proofErr w:type="spellStart"/>
            <w:r w:rsidRPr="00B721AD">
              <w:t>Losweise</w:t>
            </w:r>
            <w:proofErr w:type="spellEnd"/>
            <w:r w:rsidRPr="00B721AD">
              <w:t xml:space="preserve">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351A2" w14:textId="77777777" w:rsidR="00BB3376" w:rsidRDefault="00BB3376">
      <w:r>
        <w:separator/>
      </w:r>
    </w:p>
    <w:p w14:paraId="6F2F811A" w14:textId="77777777" w:rsidR="00BB3376" w:rsidRDefault="00BB3376"/>
    <w:p w14:paraId="0C78A6B4" w14:textId="77777777" w:rsidR="00BB3376" w:rsidRDefault="00BB3376"/>
  </w:endnote>
  <w:endnote w:type="continuationSeparator" w:id="0">
    <w:p w14:paraId="13A165BD" w14:textId="77777777" w:rsidR="00BB3376" w:rsidRDefault="00BB3376">
      <w:r>
        <w:continuationSeparator/>
      </w:r>
    </w:p>
    <w:p w14:paraId="31C8B0FE" w14:textId="77777777" w:rsidR="00BB3376" w:rsidRDefault="00BB3376"/>
    <w:p w14:paraId="7B3AD5FD" w14:textId="77777777" w:rsidR="00BB3376" w:rsidRDefault="00BB33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C3A58" w14:textId="77777777" w:rsidR="00BB3376" w:rsidRDefault="00BB3376">
      <w:r>
        <w:separator/>
      </w:r>
    </w:p>
    <w:p w14:paraId="48073FC6" w14:textId="77777777" w:rsidR="00BB3376" w:rsidRDefault="00BB3376"/>
    <w:p w14:paraId="592667DE" w14:textId="77777777" w:rsidR="00BB3376" w:rsidRDefault="00BB3376"/>
  </w:footnote>
  <w:footnote w:type="continuationSeparator" w:id="0">
    <w:p w14:paraId="090449DE" w14:textId="77777777" w:rsidR="00BB3376" w:rsidRDefault="00BB3376">
      <w:r>
        <w:continuationSeparator/>
      </w:r>
    </w:p>
    <w:p w14:paraId="04926D05" w14:textId="77777777" w:rsidR="00BB3376" w:rsidRDefault="00BB3376"/>
    <w:p w14:paraId="006D021B" w14:textId="77777777" w:rsidR="00BB3376" w:rsidRDefault="00BB33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73596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5C17"/>
    <w:rsid w:val="00176176"/>
    <w:rsid w:val="00177048"/>
    <w:rsid w:val="00191BDE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A37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11AB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8F5"/>
    <w:rsid w:val="005579B8"/>
    <w:rsid w:val="00560423"/>
    <w:rsid w:val="00565D18"/>
    <w:rsid w:val="00570C55"/>
    <w:rsid w:val="005712F2"/>
    <w:rsid w:val="00571901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5F73E3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903"/>
    <w:rsid w:val="00630DC2"/>
    <w:rsid w:val="00634C71"/>
    <w:rsid w:val="00635412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378C"/>
    <w:rsid w:val="007146C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17F3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E611E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633C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81DEE"/>
    <w:rsid w:val="0099679F"/>
    <w:rsid w:val="00997D33"/>
    <w:rsid w:val="009A214D"/>
    <w:rsid w:val="009A3215"/>
    <w:rsid w:val="009A3D4E"/>
    <w:rsid w:val="009A40F9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3B4F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1075"/>
    <w:rsid w:val="00AA42B3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386D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B3376"/>
    <w:rsid w:val="00BC056B"/>
    <w:rsid w:val="00BC14D7"/>
    <w:rsid w:val="00BC546E"/>
    <w:rsid w:val="00BE17D6"/>
    <w:rsid w:val="00BE3462"/>
    <w:rsid w:val="00BE52D0"/>
    <w:rsid w:val="00BE7FD1"/>
    <w:rsid w:val="00BF13D3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36C5"/>
    <w:rsid w:val="00C764C5"/>
    <w:rsid w:val="00C81EA7"/>
    <w:rsid w:val="00C836BF"/>
    <w:rsid w:val="00C85748"/>
    <w:rsid w:val="00C90A31"/>
    <w:rsid w:val="00C9232C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103F6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115D"/>
    <w:rsid w:val="00E11887"/>
    <w:rsid w:val="00E14507"/>
    <w:rsid w:val="00E15C7B"/>
    <w:rsid w:val="00E2176A"/>
    <w:rsid w:val="00E22CB6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4820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5809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962FD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ADC"/>
    <w:rsid w:val="00FC79B7"/>
    <w:rsid w:val="00FD1451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4</Pages>
  <Words>1023</Words>
  <Characters>7055</Characters>
  <Application>Microsoft Office Word</Application>
  <DocSecurity>0</DocSecurity>
  <Lines>705</Lines>
  <Paragraphs>323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Arslan, Yunus</cp:lastModifiedBy>
  <cp:revision>103</cp:revision>
  <cp:lastPrinted>2019-02-14T08:07:00Z</cp:lastPrinted>
  <dcterms:created xsi:type="dcterms:W3CDTF">2019-02-14T08:33:00Z</dcterms:created>
  <dcterms:modified xsi:type="dcterms:W3CDTF">2026-09-07T13:54:00Z</dcterms:modified>
</cp:coreProperties>
</file>