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42F4E65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396AB4E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367A0C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8873BA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366CFB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FA1F0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F45C56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C713F8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8BC4E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2CC41E" w14:textId="77777777" w:rsidR="009E1656" w:rsidRPr="00F45CAD" w:rsidRDefault="009E1656" w:rsidP="009E1656">
            <w:pPr>
              <w:jc w:val="both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6C8D2F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C784C3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A0119D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8481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7E76B77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E109D7E" w14:textId="77777777" w:rsidR="009E1656" w:rsidRPr="00974133" w:rsidRDefault="00854E81" w:rsidP="009E1656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Zukunftsgarten Duisburg IGA 2027 – Teilprojekt Kultushafen</w:t>
            </w:r>
          </w:p>
        </w:tc>
      </w:tr>
      <w:tr w:rsidR="009E1656" w:rsidRPr="00F45CAD" w14:paraId="303D725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B6A8357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ECDD9E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58C70E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D92E31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C89CEA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2E47EB" w14:textId="76BCA20A" w:rsidR="009E1656" w:rsidRPr="00974133" w:rsidRDefault="00854E81" w:rsidP="00EC2E56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Los </w:t>
            </w:r>
            <w:r w:rsidR="00E14A83">
              <w:rPr>
                <w:b/>
                <w:sz w:val="24"/>
              </w:rPr>
              <w:t xml:space="preserve">5 – Gastronomie aus </w:t>
            </w:r>
            <w:r w:rsidR="00C82766">
              <w:rPr>
                <w:b/>
                <w:sz w:val="24"/>
              </w:rPr>
              <w:t>modularer Bauweise</w:t>
            </w:r>
          </w:p>
        </w:tc>
      </w:tr>
    </w:tbl>
    <w:p w14:paraId="5DC98CB2" w14:textId="77777777" w:rsidR="009E1656" w:rsidRDefault="009E1656" w:rsidP="009E1656">
      <w:pPr>
        <w:rPr>
          <w:rFonts w:cs="Arial"/>
          <w:szCs w:val="20"/>
        </w:rPr>
      </w:pPr>
    </w:p>
    <w:p w14:paraId="18277311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3C7603F4" w14:textId="77777777" w:rsidR="009E1656" w:rsidRDefault="009E1656" w:rsidP="009E1656">
      <w:pPr>
        <w:pStyle w:val="Oben"/>
      </w:pPr>
      <w:r>
        <w:t>Ergänzung der Besonderen Vertragsbedingungen</w:t>
      </w:r>
    </w:p>
    <w:p w14:paraId="16828B00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291B2CEF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12978D91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B1EA4C1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41A358FA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329958FF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3FF7F0E0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25E08ABB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3236FB1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024C061E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39934F11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634D126C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1EC8A283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120F36F0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6CBB4344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14:paraId="67107CBD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</w:t>
      </w:r>
      <w:proofErr w:type="gramStart"/>
      <w:r w:rsidRPr="004C0824">
        <w:rPr>
          <w:b w:val="0"/>
          <w:bCs w:val="0"/>
          <w:iCs w:val="0"/>
        </w:rPr>
        <w:t>zu erbringenden Nachweise</w:t>
      </w:r>
      <w:proofErr w:type="gramEnd"/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7E8E545E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3547A810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54B16" w14:textId="77777777" w:rsidR="00C26AFB" w:rsidRDefault="00C26AFB">
      <w:r>
        <w:separator/>
      </w:r>
    </w:p>
    <w:p w14:paraId="4F2E6A13" w14:textId="77777777" w:rsidR="00C26AFB" w:rsidRDefault="00C26AFB"/>
    <w:p w14:paraId="42A84800" w14:textId="77777777" w:rsidR="00C26AFB" w:rsidRDefault="00C26AFB"/>
  </w:endnote>
  <w:endnote w:type="continuationSeparator" w:id="0">
    <w:p w14:paraId="1F4889F5" w14:textId="77777777" w:rsidR="00C26AFB" w:rsidRDefault="00C26AFB">
      <w:r>
        <w:continuationSeparator/>
      </w:r>
    </w:p>
    <w:p w14:paraId="3CE1376C" w14:textId="77777777" w:rsidR="00C26AFB" w:rsidRDefault="00C26AFB"/>
    <w:p w14:paraId="271805A6" w14:textId="77777777" w:rsidR="00C26AFB" w:rsidRDefault="00C26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60A48726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5F0AC263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AD027C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E92F8FF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7674A91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2E5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2E5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2E19AEB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3DC02" w14:textId="77777777" w:rsidR="00C26AFB" w:rsidRDefault="00C26AFB">
      <w:r>
        <w:separator/>
      </w:r>
    </w:p>
    <w:p w14:paraId="4FEC40B9" w14:textId="77777777" w:rsidR="00C26AFB" w:rsidRDefault="00C26AFB"/>
    <w:p w14:paraId="357BC6C2" w14:textId="77777777" w:rsidR="00C26AFB" w:rsidRDefault="00C26AFB"/>
  </w:footnote>
  <w:footnote w:type="continuationSeparator" w:id="0">
    <w:p w14:paraId="4BB5473A" w14:textId="77777777" w:rsidR="00C26AFB" w:rsidRDefault="00C26AFB">
      <w:r>
        <w:continuationSeparator/>
      </w:r>
    </w:p>
    <w:p w14:paraId="047A5996" w14:textId="77777777" w:rsidR="00C26AFB" w:rsidRDefault="00C26AFB"/>
    <w:p w14:paraId="64CB76FA" w14:textId="77777777" w:rsidR="00C26AFB" w:rsidRDefault="00C26A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23CF" w14:textId="77777777" w:rsidR="005F7FAD" w:rsidRDefault="005F7FAD"/>
  <w:p w14:paraId="4199A1F4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8157" w14:textId="77777777" w:rsidR="005F7FAD" w:rsidRDefault="001B6CD9" w:rsidP="00046C8E">
    <w:pPr>
      <w:pStyle w:val="Kopfzeile"/>
    </w:pPr>
    <w:r>
      <w:t>4003</w:t>
    </w:r>
    <w:r>
      <w:tab/>
    </w:r>
    <w:r>
      <w:tab/>
    </w:r>
    <w:r>
      <w:tab/>
    </w:r>
    <w:r w:rsidR="005F7FAD">
      <w:t>241</w:t>
    </w:r>
  </w:p>
  <w:p w14:paraId="4A08CA09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0956612">
    <w:abstractNumId w:val="1"/>
  </w:num>
  <w:num w:numId="2" w16cid:durableId="835415311">
    <w:abstractNumId w:val="6"/>
  </w:num>
  <w:num w:numId="3" w16cid:durableId="1939285674">
    <w:abstractNumId w:val="8"/>
  </w:num>
  <w:num w:numId="4" w16cid:durableId="596445339">
    <w:abstractNumId w:val="19"/>
  </w:num>
  <w:num w:numId="5" w16cid:durableId="569851291">
    <w:abstractNumId w:val="10"/>
  </w:num>
  <w:num w:numId="6" w16cid:durableId="1517504061">
    <w:abstractNumId w:val="3"/>
  </w:num>
  <w:num w:numId="7" w16cid:durableId="101540456">
    <w:abstractNumId w:val="14"/>
  </w:num>
  <w:num w:numId="8" w16cid:durableId="1320110927">
    <w:abstractNumId w:val="9"/>
  </w:num>
  <w:num w:numId="9" w16cid:durableId="1942032197">
    <w:abstractNumId w:val="18"/>
  </w:num>
  <w:num w:numId="10" w16cid:durableId="645399914">
    <w:abstractNumId w:val="5"/>
  </w:num>
  <w:num w:numId="11" w16cid:durableId="1277101274">
    <w:abstractNumId w:val="13"/>
  </w:num>
  <w:num w:numId="12" w16cid:durableId="1659846679">
    <w:abstractNumId w:val="13"/>
  </w:num>
  <w:num w:numId="13" w16cid:durableId="983318103">
    <w:abstractNumId w:val="13"/>
  </w:num>
  <w:num w:numId="14" w16cid:durableId="1038896427">
    <w:abstractNumId w:val="13"/>
  </w:num>
  <w:num w:numId="15" w16cid:durableId="1558661655">
    <w:abstractNumId w:val="13"/>
  </w:num>
  <w:num w:numId="16" w16cid:durableId="202182520">
    <w:abstractNumId w:val="2"/>
  </w:num>
  <w:num w:numId="17" w16cid:durableId="659695893">
    <w:abstractNumId w:val="2"/>
  </w:num>
  <w:num w:numId="18" w16cid:durableId="241721210">
    <w:abstractNumId w:val="16"/>
  </w:num>
  <w:num w:numId="19" w16cid:durableId="1044016957">
    <w:abstractNumId w:val="15"/>
  </w:num>
  <w:num w:numId="20" w16cid:durableId="210383878">
    <w:abstractNumId w:val="11"/>
  </w:num>
  <w:num w:numId="21" w16cid:durableId="157888322">
    <w:abstractNumId w:val="7"/>
  </w:num>
  <w:num w:numId="22" w16cid:durableId="148526316">
    <w:abstractNumId w:val="0"/>
  </w:num>
  <w:num w:numId="23" w16cid:durableId="1288320265">
    <w:abstractNumId w:val="12"/>
  </w:num>
  <w:num w:numId="24" w16cid:durableId="1170020158">
    <w:abstractNumId w:val="4"/>
  </w:num>
  <w:num w:numId="25" w16cid:durableId="5029350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6CD9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3624F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54E81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413B6"/>
    <w:rsid w:val="00962412"/>
    <w:rsid w:val="0097166A"/>
    <w:rsid w:val="00974133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17F5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26AFB"/>
    <w:rsid w:val="00C30192"/>
    <w:rsid w:val="00C651AA"/>
    <w:rsid w:val="00C7644D"/>
    <w:rsid w:val="00C764C5"/>
    <w:rsid w:val="00C82766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4A83"/>
    <w:rsid w:val="00E16364"/>
    <w:rsid w:val="00E322E9"/>
    <w:rsid w:val="00E578EB"/>
    <w:rsid w:val="00E6087B"/>
    <w:rsid w:val="00E85EBB"/>
    <w:rsid w:val="00EA10EB"/>
    <w:rsid w:val="00EA7335"/>
    <w:rsid w:val="00EC2E56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767A1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CA282"/>
  <w15:docId w15:val="{7C6934E1-22CF-4EA5-B3C1-C689E701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Schmitz, Kathrin</cp:lastModifiedBy>
  <cp:revision>3</cp:revision>
  <cp:lastPrinted>2010-03-03T16:08:00Z</cp:lastPrinted>
  <dcterms:created xsi:type="dcterms:W3CDTF">2026-09-02T05:32:00Z</dcterms:created>
  <dcterms:modified xsi:type="dcterms:W3CDTF">2026-09-02T05:43:00Z</dcterms:modified>
</cp:coreProperties>
</file>