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6F8E38A5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CA1506">
              <w:rPr>
                <w:b/>
                <w:i/>
              </w:rPr>
              <w:t>94583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7A77A5BE" w:rsidR="008F6547" w:rsidRPr="008F6547" w:rsidRDefault="008F6547" w:rsidP="008F6547">
            <w:r w:rsidRPr="008F6547">
              <w:t>Datum der Versendung</w:t>
            </w:r>
            <w:r w:rsidR="00F65809">
              <w:t xml:space="preserve"> </w:t>
            </w:r>
            <w:r w:rsidR="00EF40AC">
              <w:t>11</w:t>
            </w:r>
            <w:r w:rsidR="00F65809">
              <w:t>.0</w:t>
            </w:r>
            <w:r w:rsidR="00EF40AC">
              <w:t>9</w:t>
            </w:r>
            <w:r w:rsidR="00F65809">
              <w:t>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78F83ED5" w:rsidR="008F6547" w:rsidRPr="008F6547" w:rsidRDefault="008F6547" w:rsidP="008F6547">
            <w:r w:rsidRPr="008F6547">
              <w:t>Datum</w:t>
            </w:r>
            <w:r w:rsidR="006D73FF">
              <w:t xml:space="preserve"> </w:t>
            </w:r>
            <w:r w:rsidR="00D06996">
              <w:t>23</w:t>
            </w:r>
            <w:r w:rsidR="006D73FF" w:rsidRPr="00F65809">
              <w:t>.</w:t>
            </w:r>
            <w:r w:rsidR="00D06996">
              <w:t>09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03FA8366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D06996">
              <w:t>23</w:t>
            </w:r>
            <w:r w:rsidR="002F57A3">
              <w:t>.</w:t>
            </w:r>
            <w:r w:rsidR="00D06996">
              <w:t>09</w:t>
            </w:r>
            <w:r w:rsidR="00F65809" w:rsidRPr="00F65809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4B7343A8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D06996">
              <w:t>06</w:t>
            </w:r>
            <w:r w:rsidR="00EF40AC">
              <w:t>.</w:t>
            </w:r>
            <w:r w:rsidR="00D06996">
              <w:t>10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599252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6269B5F1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3CF47A56" w:rsidR="00875401" w:rsidRPr="008F6547" w:rsidRDefault="00EF40AC" w:rsidP="00AD3828">
            <w:r w:rsidRPr="00EF40AC">
              <w:t>Abdichtung Wasserbecken Botanischer Garten in Duisburg-Duissern</w:t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5F35E02B" w:rsidR="00B9692F" w:rsidRPr="008F6547" w:rsidRDefault="00224562" w:rsidP="008F6547">
            <w:r>
              <w:t>B</w:t>
            </w:r>
            <w:r w:rsidR="006D73FF">
              <w:t>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01161" w14:textId="77777777" w:rsidR="003247EA" w:rsidRDefault="003247EA">
      <w:r>
        <w:separator/>
      </w:r>
    </w:p>
    <w:p w14:paraId="0597769B" w14:textId="77777777" w:rsidR="003247EA" w:rsidRDefault="003247EA"/>
    <w:p w14:paraId="1EADCCE9" w14:textId="77777777" w:rsidR="003247EA" w:rsidRDefault="003247EA"/>
  </w:endnote>
  <w:endnote w:type="continuationSeparator" w:id="0">
    <w:p w14:paraId="29D4270D" w14:textId="77777777" w:rsidR="003247EA" w:rsidRDefault="003247EA">
      <w:r>
        <w:continuationSeparator/>
      </w:r>
    </w:p>
    <w:p w14:paraId="4AEAF191" w14:textId="77777777" w:rsidR="003247EA" w:rsidRDefault="003247EA"/>
    <w:p w14:paraId="32422B55" w14:textId="77777777" w:rsidR="003247EA" w:rsidRDefault="003247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860F6" w14:textId="77777777" w:rsidR="003247EA" w:rsidRDefault="003247EA">
      <w:r>
        <w:separator/>
      </w:r>
    </w:p>
    <w:p w14:paraId="097C70FF" w14:textId="77777777" w:rsidR="003247EA" w:rsidRDefault="003247EA"/>
    <w:p w14:paraId="06079FE3" w14:textId="77777777" w:rsidR="003247EA" w:rsidRDefault="003247EA"/>
  </w:footnote>
  <w:footnote w:type="continuationSeparator" w:id="0">
    <w:p w14:paraId="6664D039" w14:textId="77777777" w:rsidR="003247EA" w:rsidRDefault="003247EA">
      <w:r>
        <w:continuationSeparator/>
      </w:r>
    </w:p>
    <w:p w14:paraId="449505EE" w14:textId="77777777" w:rsidR="003247EA" w:rsidRDefault="003247EA"/>
    <w:p w14:paraId="24115288" w14:textId="77777777" w:rsidR="003247EA" w:rsidRDefault="003247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2D33"/>
    <w:rsid w:val="00217454"/>
    <w:rsid w:val="00224562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5248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57A3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7EA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1901"/>
    <w:rsid w:val="00573601"/>
    <w:rsid w:val="00576C66"/>
    <w:rsid w:val="00576D5A"/>
    <w:rsid w:val="00586235"/>
    <w:rsid w:val="0058666D"/>
    <w:rsid w:val="00587299"/>
    <w:rsid w:val="00587405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1099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53F70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4FE1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AF08E2"/>
    <w:rsid w:val="00B003C3"/>
    <w:rsid w:val="00B12A50"/>
    <w:rsid w:val="00B14866"/>
    <w:rsid w:val="00B14EF0"/>
    <w:rsid w:val="00B26AD9"/>
    <w:rsid w:val="00B30EC6"/>
    <w:rsid w:val="00B315F4"/>
    <w:rsid w:val="00B31B7F"/>
    <w:rsid w:val="00B3642B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2F62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83E82"/>
    <w:rsid w:val="00C85748"/>
    <w:rsid w:val="00C90A31"/>
    <w:rsid w:val="00C9232C"/>
    <w:rsid w:val="00C92740"/>
    <w:rsid w:val="00C92EA2"/>
    <w:rsid w:val="00CA1506"/>
    <w:rsid w:val="00CC02A9"/>
    <w:rsid w:val="00CC32AC"/>
    <w:rsid w:val="00CC79D7"/>
    <w:rsid w:val="00CD54C7"/>
    <w:rsid w:val="00CD54C8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06996"/>
    <w:rsid w:val="00D103F6"/>
    <w:rsid w:val="00D13197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554C5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4820"/>
    <w:rsid w:val="00ED7C19"/>
    <w:rsid w:val="00EE0229"/>
    <w:rsid w:val="00EE0B93"/>
    <w:rsid w:val="00EE2D15"/>
    <w:rsid w:val="00EF40AC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87FD1"/>
    <w:rsid w:val="00F92CF7"/>
    <w:rsid w:val="00F962FD"/>
    <w:rsid w:val="00FA0151"/>
    <w:rsid w:val="00FA1DB7"/>
    <w:rsid w:val="00FA5ECB"/>
    <w:rsid w:val="00FA7247"/>
    <w:rsid w:val="00FB131E"/>
    <w:rsid w:val="00FB37F2"/>
    <w:rsid w:val="00FC0395"/>
    <w:rsid w:val="00FC0982"/>
    <w:rsid w:val="00FC1057"/>
    <w:rsid w:val="00FC114E"/>
    <w:rsid w:val="00FC3A72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4</Pages>
  <Words>1019</Words>
  <Characters>7035</Characters>
  <Application>Microsoft Office Word</Application>
  <DocSecurity>0</DocSecurity>
  <Lines>703</Lines>
  <Paragraphs>322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Arslan, Yunus</cp:lastModifiedBy>
  <cp:revision>105</cp:revision>
  <cp:lastPrinted>2019-02-14T08:07:00Z</cp:lastPrinted>
  <dcterms:created xsi:type="dcterms:W3CDTF">2019-02-14T08:33:00Z</dcterms:created>
  <dcterms:modified xsi:type="dcterms:W3CDTF">2026-09-11T10:01:00Z</dcterms:modified>
</cp:coreProperties>
</file>