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3D36A619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104D930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20CC5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F05838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192CE8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80A8CCE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7C87A4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108B00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566831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EE8039B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65DF290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F4B7DCE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8EE6C5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937FDA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40B446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ECC98EC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261AA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6D887A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BD9D4F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333D4D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3533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526D9CF5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22B539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C515C88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78893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9356975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11BA33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5A61AAB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57A84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5E02BC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3FB2ACF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718CB7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9F94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06BDB706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37230F9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7F06C86A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D43AC36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8329518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278E8EC4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2307AEE6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78CD8225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158DA75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24377D4" w14:textId="77777777" w:rsidR="0013068A" w:rsidRPr="008F6547" w:rsidRDefault="0013068A" w:rsidP="0013068A"/>
        </w:tc>
      </w:tr>
      <w:tr w:rsidR="00597968" w:rsidRPr="008F6547" w14:paraId="710697F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8C17732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0F6C0272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5001680" w14:textId="77777777" w:rsidR="0013068A" w:rsidRPr="008F6547" w:rsidRDefault="0013068A" w:rsidP="0013068A"/>
        </w:tc>
      </w:tr>
      <w:tr w:rsidR="00597968" w:rsidRPr="008F6547" w14:paraId="39EF3FDE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A69001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73C6BD8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A7208C2" w14:textId="77777777" w:rsidR="0013068A" w:rsidRPr="008F6547" w:rsidRDefault="0013068A" w:rsidP="00940F19"/>
        </w:tc>
      </w:tr>
      <w:tr w:rsidR="00140608" w:rsidRPr="00597968" w14:paraId="4F182B4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A62206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11824E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57213F0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6D414F6E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D912CD6" w14:textId="282E0ECC" w:rsidR="000D2F1B" w:rsidRPr="00C86E04" w:rsidRDefault="00C86E04" w:rsidP="00916B4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F379CD" w:rsidRPr="00F379CD">
              <w:rPr>
                <w:b/>
              </w:rPr>
              <w:t xml:space="preserve">Rahmenvertrag - Kampfmitteluntersuchungen im Stadtgebiet von Duisburg 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8E20B71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73C451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83F2102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74E75423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DDACF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7D4255ED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9995352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93CA68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5C8F62F" w14:textId="196605ED" w:rsidR="000D2F1B" w:rsidRPr="00C74A8F" w:rsidRDefault="00C86E04" w:rsidP="00916B44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F379CD" w:rsidRPr="00F379CD">
              <w:rPr>
                <w:b/>
              </w:rPr>
              <w:t xml:space="preserve">Kampfmitteluntersuchungen im Vorfeld von Kanalbauarbeiten 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3A636EA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1E605C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7494AEA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98F69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E38538B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01E9FC27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87B1300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202B0B7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6FC603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B0349B0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82EB183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5CE0DB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2F4EAD5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63F99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C6B37DA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84A74CB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6B6F7E57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230DCDD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85CC56F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A0F239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1D44F69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8F751E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38D73B3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9E1FB8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433D0A7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2D86559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12B4B02C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349E088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4084FE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EF1CDA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932A44D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46D5CDED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2CD1A54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437764F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EC27151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82083D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B8307DE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0F77F4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1BEF954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6FBF25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804A7B0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45A1F316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46626D2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DA193C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7070238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32ECD5A4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42CCD05E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1B3CA4B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9035F0B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6200F7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7CBC0A6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EAA6DA1" w14:textId="77777777" w:rsidR="000F3508" w:rsidRPr="00597968" w:rsidRDefault="00065DB9" w:rsidP="00065DB9">
            <w:pPr>
              <w:jc w:val="left"/>
            </w:pPr>
            <w:r>
              <w:t>Auftragnehmerin Stammdaten HaPoDu</w:t>
            </w:r>
          </w:p>
        </w:tc>
      </w:tr>
      <w:tr w:rsidR="000F3508" w:rsidRPr="001C60F2" w14:paraId="2CC50F7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087B143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0A81454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B20D52C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59EEBB3" w14:textId="77777777" w:rsidR="000F3508" w:rsidRPr="00597968" w:rsidRDefault="00916B44" w:rsidP="00626C30">
            <w:pPr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6F2B" w:rsidRPr="001C60F2" w14:paraId="068F851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EF0F1D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239EEE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94F0AA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DE1B2A6" w14:textId="77777777" w:rsidR="00E76F2B" w:rsidRPr="00597968" w:rsidRDefault="009A13DE" w:rsidP="00E76F2B">
            <w:pPr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E2374" w:rsidRPr="001C60F2" w14:paraId="2A30AD7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AF27849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FD5EB0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D265B6E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8E6E78" w14:textId="77777777" w:rsidR="006E2374" w:rsidRPr="00597968" w:rsidRDefault="009A13DE" w:rsidP="000D2F1B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6E2374" w:rsidRPr="001C60F2" w14:paraId="169744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87B66BA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20C5C3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14F9BAA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61389B8" w14:textId="77777777" w:rsidR="006E2374" w:rsidRPr="00597968" w:rsidRDefault="009A13DE" w:rsidP="000D2F1B">
            <w:pPr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5C638C" w:rsidRPr="001C60F2" w14:paraId="1671B97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41FE3C4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36B2F167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E59760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ED02B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48EBD5D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0303752D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1EB0F8DF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E3BCCA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0CE36A0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212562B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4807263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6FD5FD0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6485759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04BA26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0A0FF1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B6654F5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0910C86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F59CD33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220E4C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C8B3B52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46F9E18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- 2</w:t>
            </w:r>
          </w:p>
        </w:tc>
      </w:tr>
      <w:tr w:rsidR="00E401BD" w:rsidRPr="00D1009B" w14:paraId="5B353CFF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3E3D38E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637CFC5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162A8299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7E0ECBD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0AE7019B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413D8DCF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471EA7D" w14:textId="77777777" w:rsidR="00E401BD" w:rsidRPr="00410951" w:rsidRDefault="00E401BD" w:rsidP="00E401B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59F26FE6" w14:textId="77777777" w:rsidTr="00E42234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1761437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19108A50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4BBB660" w14:textId="77777777" w:rsidR="00E42234" w:rsidRPr="00E42234" w:rsidRDefault="00E401BD" w:rsidP="00E4223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vAlign w:val="bottom"/>
          </w:tcPr>
          <w:p w14:paraId="70506953" w14:textId="77777777" w:rsidR="00E42234" w:rsidRPr="00E42234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57E576EF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2234" w:rsidRPr="001C60F2" w14:paraId="29E2C9C2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bottom w:val="single" w:sz="4" w:space="0" w:color="auto"/>
            </w:tcBorders>
            <w:noWrap/>
            <w:tcMar>
              <w:left w:w="28" w:type="dxa"/>
            </w:tcMar>
          </w:tcPr>
          <w:p w14:paraId="2A96F096" w14:textId="77777777" w:rsidR="00E42234" w:rsidRPr="00597968" w:rsidRDefault="00E42234" w:rsidP="00E42234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7B9875F1" w14:textId="77777777" w:rsidR="00E42234" w:rsidRDefault="00E42234" w:rsidP="00E401BD">
            <w:pPr>
              <w:jc w:val="left"/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2F19B62" w14:textId="77777777" w:rsidR="00E42234" w:rsidRDefault="00E42234" w:rsidP="00E401BD">
            <w:pPr>
              <w:jc w:val="center"/>
              <w:rPr>
                <w:b/>
              </w:rPr>
            </w:pPr>
          </w:p>
        </w:tc>
      </w:tr>
      <w:tr w:rsidR="00E42234" w:rsidRPr="00E42234" w14:paraId="631A7593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</w:tcMar>
          </w:tcPr>
          <w:p w14:paraId="7C62D211" w14:textId="77777777" w:rsidR="00E42234" w:rsidRPr="00E42234" w:rsidRDefault="00E42234" w:rsidP="00E42234">
            <w:pPr>
              <w:pStyle w:val="berschrift2"/>
              <w:rPr>
                <w:rStyle w:val="SchwacheHervorhebung"/>
                <w:b w:val="0"/>
              </w:rPr>
            </w:pPr>
            <w:r w:rsidRPr="00E42234">
              <w:rPr>
                <w:b w:val="0"/>
              </w:rPr>
              <w:t>Die Angebotsendsumme des Hauptangebotes gem. Leistungsbeschreibung einschl. Umsatzsteuer beträgt</w:t>
            </w:r>
            <w:r>
              <w:rPr>
                <w:b w:val="0"/>
              </w:rPr>
              <w:t xml:space="preserve"> für den </w:t>
            </w:r>
            <w:r w:rsidRPr="00E42234">
              <w:t>Hauptleistungszeitraum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  <w:vAlign w:val="bottom"/>
          </w:tcPr>
          <w:p w14:paraId="7621D806" w14:textId="77777777" w:rsidR="00E42234" w:rsidRPr="00E42234" w:rsidRDefault="00E42234" w:rsidP="00E401BD">
            <w:pPr>
              <w:jc w:val="left"/>
              <w:rPr>
                <w:rStyle w:val="SchwacheHervorhebung"/>
                <w:b/>
              </w:rPr>
            </w:pPr>
            <w:r w:rsidRPr="00E422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2234">
              <w:rPr>
                <w:b/>
              </w:rPr>
              <w:instrText xml:space="preserve"> FORMTEXT </w:instrText>
            </w:r>
            <w:r w:rsidRPr="00E42234">
              <w:rPr>
                <w:b/>
              </w:rPr>
            </w:r>
            <w:r w:rsidRPr="00E42234">
              <w:rPr>
                <w:b/>
              </w:rPr>
              <w:fldChar w:fldCharType="separate"/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B695625" w14:textId="77777777" w:rsidR="00E42234" w:rsidRPr="00E42234" w:rsidRDefault="00E42234" w:rsidP="00E401BD">
            <w:pPr>
              <w:jc w:val="center"/>
              <w:rPr>
                <w:rStyle w:val="SchwacheHervorhebung"/>
                <w:b/>
                <w:i w:val="0"/>
              </w:rPr>
            </w:pPr>
            <w:r w:rsidRPr="00E42234">
              <w:rPr>
                <w:rStyle w:val="SchwacheHervorhebung"/>
                <w:b/>
                <w:i w:val="0"/>
              </w:rPr>
              <w:t>€</w:t>
            </w:r>
          </w:p>
        </w:tc>
      </w:tr>
      <w:tr w:rsidR="00E42234" w:rsidRPr="00E42234" w14:paraId="42846564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left w:val="single" w:sz="4" w:space="0" w:color="auto"/>
            </w:tcBorders>
            <w:noWrap/>
            <w:tcMar>
              <w:left w:w="28" w:type="dxa"/>
            </w:tcMar>
          </w:tcPr>
          <w:p w14:paraId="091D61B8" w14:textId="77777777" w:rsidR="00E42234" w:rsidRPr="00E42234" w:rsidRDefault="00E42234" w:rsidP="00E42234">
            <w:pPr>
              <w:pStyle w:val="berschrift2"/>
              <w:rPr>
                <w:b w:val="0"/>
              </w:rPr>
            </w:pPr>
            <w:r w:rsidRPr="00E42234">
              <w:rPr>
                <w:b w:val="0"/>
              </w:rPr>
              <w:t>Die Angebotsendsumme des Hauptangebotes gem. Leistungsbeschreibung einschl. Umsatzsteuer beträgt</w:t>
            </w:r>
            <w:r>
              <w:rPr>
                <w:b w:val="0"/>
              </w:rPr>
              <w:t xml:space="preserve"> für den </w:t>
            </w:r>
            <w:r>
              <w:t>optionalen L</w:t>
            </w:r>
            <w:r w:rsidRPr="00E42234">
              <w:t>eistungszeitraum</w:t>
            </w:r>
          </w:p>
        </w:tc>
        <w:tc>
          <w:tcPr>
            <w:tcW w:w="2270" w:type="dxa"/>
            <w:gridSpan w:val="3"/>
            <w:vAlign w:val="bottom"/>
          </w:tcPr>
          <w:p w14:paraId="473A971A" w14:textId="77777777" w:rsidR="00E42234" w:rsidRPr="00E42234" w:rsidRDefault="00E42234" w:rsidP="00E401BD">
            <w:pPr>
              <w:jc w:val="left"/>
              <w:rPr>
                <w:b/>
              </w:rPr>
            </w:pPr>
            <w:r w:rsidRPr="00E422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2234">
              <w:rPr>
                <w:b/>
              </w:rPr>
              <w:instrText xml:space="preserve"> FORMTEXT </w:instrText>
            </w:r>
            <w:r w:rsidRPr="00E42234">
              <w:rPr>
                <w:b/>
              </w:rPr>
            </w:r>
            <w:r w:rsidRPr="00E42234">
              <w:rPr>
                <w:b/>
              </w:rPr>
              <w:fldChar w:fldCharType="separate"/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t> </w:t>
            </w:r>
            <w:r w:rsidRPr="00E42234">
              <w:rPr>
                <w:b/>
              </w:rPr>
              <w:fldChar w:fldCharType="end"/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bottom"/>
          </w:tcPr>
          <w:p w14:paraId="2DC39052" w14:textId="77777777" w:rsidR="00E42234" w:rsidRPr="00E42234" w:rsidRDefault="00E42234" w:rsidP="00E401BD">
            <w:pPr>
              <w:jc w:val="center"/>
              <w:rPr>
                <w:rStyle w:val="SchwacheHervorhebung"/>
                <w:b/>
                <w:i w:val="0"/>
              </w:rPr>
            </w:pPr>
            <w:r>
              <w:rPr>
                <w:rStyle w:val="SchwacheHervorhebung"/>
                <w:b/>
                <w:i w:val="0"/>
              </w:rPr>
              <w:t>€</w:t>
            </w:r>
          </w:p>
        </w:tc>
      </w:tr>
      <w:tr w:rsidR="00E401BD" w:rsidRPr="00D1009B" w14:paraId="6B0D9C0E" w14:textId="77777777" w:rsidTr="00E42234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C3291BB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3F863FB7" w14:textId="77777777" w:rsidTr="00E42234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tcBorders>
              <w:left w:val="single" w:sz="4" w:space="0" w:color="auto"/>
            </w:tcBorders>
            <w:noWrap/>
            <w:tcMar>
              <w:left w:w="28" w:type="dxa"/>
            </w:tcMar>
          </w:tcPr>
          <w:p w14:paraId="0428BF4C" w14:textId="77777777" w:rsidR="00E42234" w:rsidRPr="00E42234" w:rsidRDefault="00E401BD" w:rsidP="00E42234">
            <w:pPr>
              <w:pStyle w:val="berschrift2"/>
              <w:rPr>
                <w:strike/>
              </w:rPr>
            </w:pPr>
            <w:r w:rsidRPr="00E42234">
              <w:rPr>
                <w:strike/>
              </w:rPr>
              <w:t>Die Gesamtsumme der jährlichen Vergütung gem. Instandhaltungsvertrag</w:t>
            </w:r>
            <w:r w:rsidRPr="00E42234">
              <w:rPr>
                <w:rStyle w:val="Funotenzeichen"/>
                <w:strike/>
              </w:rPr>
              <w:footnoteReference w:id="2"/>
            </w:r>
            <w:r w:rsidRPr="00E42234">
              <w:rPr>
                <w:strike/>
              </w:rPr>
              <w:t xml:space="preserve"> einschl. Umsatzsteuer</w:t>
            </w:r>
            <w:r w:rsidRPr="00E42234">
              <w:rPr>
                <w:strike/>
              </w:rPr>
              <w:br/>
              <w:t>beträgt</w:t>
            </w:r>
          </w:p>
        </w:tc>
        <w:tc>
          <w:tcPr>
            <w:tcW w:w="2270" w:type="dxa"/>
            <w:gridSpan w:val="3"/>
            <w:vAlign w:val="bottom"/>
          </w:tcPr>
          <w:p w14:paraId="2A3F83FA" w14:textId="77777777" w:rsidR="00E401BD" w:rsidRPr="00D425A1" w:rsidRDefault="00E401BD" w:rsidP="00E401BD">
            <w:pPr>
              <w:jc w:val="left"/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bottom"/>
          </w:tcPr>
          <w:p w14:paraId="61B6DE97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70F4E15D" w14:textId="77777777" w:rsidTr="00E42234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</w:tcPr>
          <w:p w14:paraId="1C4728CC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E401BD" w:rsidRPr="00DF0D66" w14:paraId="4B58E8EF" w14:textId="77777777" w:rsidTr="00E42234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tcBorders>
              <w:top w:val="single" w:sz="4" w:space="0" w:color="auto"/>
            </w:tcBorders>
            <w:noWrap/>
            <w:tcMar>
              <w:left w:w="28" w:type="dxa"/>
            </w:tcMar>
          </w:tcPr>
          <w:p w14:paraId="7D76A305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FA7239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2CECE4E1" w14:textId="77777777" w:rsidR="00E401BD" w:rsidRPr="00E42234" w:rsidRDefault="00E401BD" w:rsidP="00E401BD">
            <w:pPr>
              <w:pStyle w:val="berschrift1"/>
              <w:rPr>
                <w:strike/>
              </w:rPr>
            </w:pPr>
            <w:r w:rsidRPr="00E42234">
              <w:rPr>
                <w:strike/>
              </w:rP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7154D3A" w14:textId="77777777" w:rsidR="00E401BD" w:rsidRPr="00410951" w:rsidRDefault="00E401BD" w:rsidP="00E42234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</w:p>
        </w:tc>
        <w:tc>
          <w:tcPr>
            <w:tcW w:w="1273" w:type="dxa"/>
            <w:vAlign w:val="center"/>
          </w:tcPr>
          <w:p w14:paraId="27407A7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06F95DAE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A0E0597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0F862EDC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278B9E60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32478B43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DB660A1" w14:textId="77777777" w:rsidR="00E42234" w:rsidRDefault="00E42234" w:rsidP="00E401BD">
            <w:pPr>
              <w:jc w:val="center"/>
              <w:rPr>
                <w:b/>
              </w:rPr>
            </w:pPr>
          </w:p>
          <w:p w14:paraId="58A5F1C7" w14:textId="77777777" w:rsidR="00E42234" w:rsidRDefault="00E42234" w:rsidP="00E401BD">
            <w:pPr>
              <w:jc w:val="center"/>
              <w:rPr>
                <w:b/>
              </w:rPr>
            </w:pPr>
          </w:p>
          <w:p w14:paraId="713951B5" w14:textId="77777777" w:rsidR="00E42234" w:rsidRDefault="00E42234" w:rsidP="00E401BD">
            <w:pPr>
              <w:jc w:val="center"/>
              <w:rPr>
                <w:b/>
              </w:rPr>
            </w:pPr>
          </w:p>
          <w:p w14:paraId="3F00749B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E401BD" w:rsidRPr="001C60F2" w14:paraId="76052B32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29C06B84" w14:textId="77777777" w:rsidR="00E401BD" w:rsidRPr="00410951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55E96644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0C256FDD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F571DF7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46572598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4130A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6F529F3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7EB7BFA7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84A1BA7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E138A91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75CE6EAD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A4067EB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3DFA51F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4990A82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0B78C994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33D9E771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7B018E75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D8EB7C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72E2E0D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1A9AF38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25B3D2FC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EB1C6A4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51E6B28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7BBB92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C30FC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741D12A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2301F9BF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DD6E4C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813C909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144C3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3B163FD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BC218F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7602A7D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1F4AD873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55E81D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5A86C5F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9527319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5E2AC4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9C69C2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920FF8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147B646E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CC88070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12F43689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DDCE42F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7424D800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29C80661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79A96F6E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6A7AE5E4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47F80BF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0F270FD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D2591D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BB155A0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4D2E956B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4534DA10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897D9D6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248CD710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4A233F01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3255DE0B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9E6358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1FC51523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233412E1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40D004C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6C8998F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8B7E57B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EB740F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49F5C65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754B31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766836B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2CC7D76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01BD1BA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C6294D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12B764A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B65F6E3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95997CA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DA066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3423CB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4DD7B8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7510FE4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D211A98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6A05F682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CEC966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141164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7F8F5A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F4765D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6D82D7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5DC8B9A1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013130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9C8EAF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425B" w14:textId="77777777" w:rsidR="00E92DDD" w:rsidRDefault="00E92DDD" w:rsidP="00347E05">
            <w:pPr>
              <w:jc w:val="left"/>
            </w:pPr>
            <w:r>
              <w:lastRenderedPageBreak/>
              <w:t>Unterschrift</w:t>
            </w:r>
            <w:r w:rsidR="00FC1D18">
              <w:t xml:space="preserve"> (bei schriftlichem Angebot)</w:t>
            </w:r>
          </w:p>
          <w:p w14:paraId="51AC9A57" w14:textId="77777777" w:rsidR="00E92DDD" w:rsidRDefault="00E92DDD" w:rsidP="00347E05">
            <w:pPr>
              <w:jc w:val="left"/>
            </w:pPr>
          </w:p>
          <w:p w14:paraId="65A9CA0E" w14:textId="77777777" w:rsidR="000F3508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E42234">
              <w:t>,</w:t>
            </w: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E42234">
              <w:t xml:space="preserve">, </w:t>
            </w:r>
            <w:r w:rsidR="00E42234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42234">
              <w:instrText xml:space="preserve"> FORMTEXT </w:instrText>
            </w:r>
            <w:r w:rsidR="00E42234">
              <w:fldChar w:fldCharType="separate"/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t> </w:t>
            </w:r>
            <w:r w:rsidR="00E42234">
              <w:fldChar w:fldCharType="end"/>
            </w:r>
          </w:p>
          <w:p w14:paraId="3DB95BBE" w14:textId="77777777" w:rsidR="00E42234" w:rsidRDefault="00E42234" w:rsidP="00347E05">
            <w:pPr>
              <w:jc w:val="left"/>
            </w:pPr>
          </w:p>
          <w:p w14:paraId="0B016E01" w14:textId="77777777" w:rsidR="00E42234" w:rsidRPr="00D464F5" w:rsidRDefault="00E42234" w:rsidP="00347E05">
            <w:pPr>
              <w:jc w:val="left"/>
            </w:pPr>
            <w:r>
              <w:t xml:space="preserve">Ort, Datum, Name der </w:t>
            </w:r>
            <w:r w:rsidR="00086E0D">
              <w:t xml:space="preserve">angebotsabgebenden </w:t>
            </w:r>
            <w:r>
              <w:t>natürlichen Person</w:t>
            </w:r>
          </w:p>
          <w:p w14:paraId="50E5D801" w14:textId="77777777" w:rsidR="00E92DDD" w:rsidRPr="00FA6D6C" w:rsidRDefault="00E92DDD" w:rsidP="00347E05">
            <w:pPr>
              <w:jc w:val="left"/>
            </w:pPr>
          </w:p>
        </w:tc>
      </w:tr>
    </w:tbl>
    <w:p w14:paraId="3D1A8DC4" w14:textId="77777777" w:rsidR="00624F1B" w:rsidRDefault="00624F1B" w:rsidP="00D464F5"/>
    <w:p w14:paraId="3EBD68E7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89B28" w14:textId="77777777" w:rsidR="00626F9D" w:rsidRDefault="00626F9D">
      <w:r>
        <w:separator/>
      </w:r>
    </w:p>
    <w:p w14:paraId="37851FBA" w14:textId="77777777" w:rsidR="00626F9D" w:rsidRDefault="00626F9D"/>
    <w:p w14:paraId="091F0661" w14:textId="77777777" w:rsidR="00626F9D" w:rsidRDefault="00626F9D"/>
  </w:endnote>
  <w:endnote w:type="continuationSeparator" w:id="0">
    <w:p w14:paraId="096E43C7" w14:textId="77777777" w:rsidR="00626F9D" w:rsidRDefault="00626F9D">
      <w:r>
        <w:continuationSeparator/>
      </w:r>
    </w:p>
    <w:p w14:paraId="662ADC9E" w14:textId="77777777" w:rsidR="00626F9D" w:rsidRDefault="00626F9D"/>
    <w:p w14:paraId="155E8380" w14:textId="77777777" w:rsidR="00626F9D" w:rsidRDefault="00626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25FF1C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3EA79D0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54FF262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E19D4A" wp14:editId="6F5C04B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71280EE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E8F085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9414A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A9414A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5CB9332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1F9AB" w14:textId="77777777" w:rsidR="00626F9D" w:rsidRDefault="00626F9D" w:rsidP="00026D23">
      <w:r>
        <w:separator/>
      </w:r>
    </w:p>
  </w:footnote>
  <w:footnote w:type="continuationSeparator" w:id="0">
    <w:p w14:paraId="75E57E20" w14:textId="77777777" w:rsidR="00626F9D" w:rsidRDefault="00626F9D">
      <w:r>
        <w:continuationSeparator/>
      </w:r>
    </w:p>
    <w:p w14:paraId="00248B3D" w14:textId="77777777" w:rsidR="00626F9D" w:rsidRDefault="00626F9D"/>
    <w:p w14:paraId="14FE4F25" w14:textId="77777777" w:rsidR="00626F9D" w:rsidRDefault="00626F9D"/>
  </w:footnote>
  <w:footnote w:id="1">
    <w:p w14:paraId="3164E6E2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06FA2B32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4657CE64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0E1" w14:textId="77777777" w:rsidR="00E76F2B" w:rsidRDefault="00E76F2B">
    <w:pPr>
      <w:pStyle w:val="Kopfzeile"/>
    </w:pPr>
    <w:r w:rsidRPr="007D5567">
      <w:t>213</w:t>
    </w:r>
  </w:p>
  <w:p w14:paraId="51D4C39B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261035">
    <w:abstractNumId w:val="1"/>
  </w:num>
  <w:num w:numId="2" w16cid:durableId="1553809038">
    <w:abstractNumId w:val="7"/>
  </w:num>
  <w:num w:numId="3" w16cid:durableId="2092894768">
    <w:abstractNumId w:val="9"/>
  </w:num>
  <w:num w:numId="4" w16cid:durableId="1570119471">
    <w:abstractNumId w:val="23"/>
  </w:num>
  <w:num w:numId="5" w16cid:durableId="1407461355">
    <w:abstractNumId w:val="11"/>
  </w:num>
  <w:num w:numId="6" w16cid:durableId="514150686">
    <w:abstractNumId w:val="3"/>
  </w:num>
  <w:num w:numId="7" w16cid:durableId="1478565985">
    <w:abstractNumId w:val="14"/>
  </w:num>
  <w:num w:numId="8" w16cid:durableId="1645039960">
    <w:abstractNumId w:val="10"/>
  </w:num>
  <w:num w:numId="9" w16cid:durableId="366414279">
    <w:abstractNumId w:val="22"/>
  </w:num>
  <w:num w:numId="10" w16cid:durableId="1117799610">
    <w:abstractNumId w:val="6"/>
  </w:num>
  <w:num w:numId="11" w16cid:durableId="1434670419">
    <w:abstractNumId w:val="13"/>
  </w:num>
  <w:num w:numId="12" w16cid:durableId="1757510093">
    <w:abstractNumId w:val="13"/>
  </w:num>
  <w:num w:numId="13" w16cid:durableId="1698776100">
    <w:abstractNumId w:val="13"/>
  </w:num>
  <w:num w:numId="14" w16cid:durableId="752969849">
    <w:abstractNumId w:val="13"/>
  </w:num>
  <w:num w:numId="15" w16cid:durableId="749078123">
    <w:abstractNumId w:val="13"/>
  </w:num>
  <w:num w:numId="16" w16cid:durableId="1499344594">
    <w:abstractNumId w:val="2"/>
  </w:num>
  <w:num w:numId="17" w16cid:durableId="1114324144">
    <w:abstractNumId w:val="2"/>
  </w:num>
  <w:num w:numId="18" w16cid:durableId="843740445">
    <w:abstractNumId w:val="18"/>
  </w:num>
  <w:num w:numId="19" w16cid:durableId="1655835275">
    <w:abstractNumId w:val="15"/>
  </w:num>
  <w:num w:numId="20" w16cid:durableId="337007304">
    <w:abstractNumId w:val="12"/>
  </w:num>
  <w:num w:numId="21" w16cid:durableId="284431343">
    <w:abstractNumId w:val="8"/>
  </w:num>
  <w:num w:numId="22" w16cid:durableId="2078896807">
    <w:abstractNumId w:val="0"/>
  </w:num>
  <w:num w:numId="23" w16cid:durableId="2140222237">
    <w:abstractNumId w:val="17"/>
  </w:num>
  <w:num w:numId="24" w16cid:durableId="766392551">
    <w:abstractNumId w:val="20"/>
  </w:num>
  <w:num w:numId="25" w16cid:durableId="351615023">
    <w:abstractNumId w:val="21"/>
  </w:num>
  <w:num w:numId="26" w16cid:durableId="89550470">
    <w:abstractNumId w:val="4"/>
  </w:num>
  <w:num w:numId="27" w16cid:durableId="592126497">
    <w:abstractNumId w:val="16"/>
  </w:num>
  <w:num w:numId="28" w16cid:durableId="1959027713">
    <w:abstractNumId w:val="19"/>
  </w:num>
  <w:num w:numId="29" w16cid:durableId="970593536">
    <w:abstractNumId w:val="2"/>
  </w:num>
  <w:num w:numId="30" w16cid:durableId="636648477">
    <w:abstractNumId w:val="2"/>
  </w:num>
  <w:num w:numId="31" w16cid:durableId="2119055290">
    <w:abstractNumId w:val="2"/>
  </w:num>
  <w:num w:numId="32" w16cid:durableId="481846409">
    <w:abstractNumId w:val="2"/>
  </w:num>
  <w:num w:numId="33" w16cid:durableId="1633364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QaXtjMunMnPpQoiiVkxsrbyFSS6qaOryFShjoSE/5kticfipoaYLD5k1uMpTRtBFa9QNUf/9YfBY5x3eFVeDw==" w:salt="OBVxtBo43xWw/0iWDg6tt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5DB9"/>
    <w:rsid w:val="0006675C"/>
    <w:rsid w:val="00067687"/>
    <w:rsid w:val="00067E94"/>
    <w:rsid w:val="000733CD"/>
    <w:rsid w:val="00081305"/>
    <w:rsid w:val="000848E7"/>
    <w:rsid w:val="00086E0D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160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1979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1BE6"/>
    <w:rsid w:val="003D3E99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5B7B"/>
    <w:rsid w:val="004F6A90"/>
    <w:rsid w:val="00502733"/>
    <w:rsid w:val="00502C6F"/>
    <w:rsid w:val="0051062D"/>
    <w:rsid w:val="00513DD8"/>
    <w:rsid w:val="00520D3B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F1B"/>
    <w:rsid w:val="00626F9D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D436B"/>
    <w:rsid w:val="007D5567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3D72"/>
    <w:rsid w:val="00910F0B"/>
    <w:rsid w:val="009121BC"/>
    <w:rsid w:val="00916B44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13DE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14A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64C4"/>
    <w:rsid w:val="00CF68D2"/>
    <w:rsid w:val="00CF73FA"/>
    <w:rsid w:val="00D006B5"/>
    <w:rsid w:val="00D00C76"/>
    <w:rsid w:val="00D05C74"/>
    <w:rsid w:val="00D07262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1096"/>
    <w:rsid w:val="00DB4595"/>
    <w:rsid w:val="00DB5B7E"/>
    <w:rsid w:val="00DB6C0D"/>
    <w:rsid w:val="00DC2EA6"/>
    <w:rsid w:val="00DC35D8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13820"/>
    <w:rsid w:val="00E2142E"/>
    <w:rsid w:val="00E26892"/>
    <w:rsid w:val="00E322E9"/>
    <w:rsid w:val="00E3730E"/>
    <w:rsid w:val="00E401BD"/>
    <w:rsid w:val="00E42234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74FC"/>
    <w:rsid w:val="00F104BB"/>
    <w:rsid w:val="00F133C2"/>
    <w:rsid w:val="00F21669"/>
    <w:rsid w:val="00F25E67"/>
    <w:rsid w:val="00F32C49"/>
    <w:rsid w:val="00F36135"/>
    <w:rsid w:val="00F36772"/>
    <w:rsid w:val="00F379CD"/>
    <w:rsid w:val="00F43051"/>
    <w:rsid w:val="00F43465"/>
    <w:rsid w:val="00F4753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1F08B9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SchwacheHervorhebung">
    <w:name w:val="Subtle Emphasis"/>
    <w:basedOn w:val="Absatz-Standardschriftart"/>
    <w:uiPriority w:val="19"/>
    <w:qFormat/>
    <w:rsid w:val="00E4223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990C-8148-41EE-B34D-6655E39E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801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44</cp:revision>
  <cp:lastPrinted>2019-04-17T06:20:00Z</cp:lastPrinted>
  <dcterms:created xsi:type="dcterms:W3CDTF">2019-04-03T07:40:00Z</dcterms:created>
  <dcterms:modified xsi:type="dcterms:W3CDTF">2026-08-04T07:59:00Z</dcterms:modified>
</cp:coreProperties>
</file>