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W w:w="99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54"/>
        <w:gridCol w:w="1969"/>
        <w:gridCol w:w="2058"/>
      </w:tblGrid>
      <w:tr w:rsidR="005F2BD1" w:rsidRPr="00E56A55" w14:paraId="2ED547EC" w14:textId="77777777" w:rsidTr="004A5444">
        <w:tc>
          <w:tcPr>
            <w:tcW w:w="5954" w:type="dxa"/>
            <w:vMerge w:val="restart"/>
          </w:tcPr>
          <w:p w14:paraId="0A254BEE" w14:textId="77777777" w:rsidR="005F2BD1" w:rsidRPr="00885B53" w:rsidRDefault="005F2BD1" w:rsidP="00885B53">
            <w:pPr>
              <w:rPr>
                <w:rFonts w:ascii="Arial" w:hAnsi="Arial" w:cs="Arial"/>
                <w:sz w:val="20"/>
                <w:szCs w:val="20"/>
              </w:rPr>
            </w:pPr>
            <w:r w:rsidRPr="00885B53">
              <w:rPr>
                <w:rFonts w:ascii="Arial" w:hAnsi="Arial" w:cs="Arial"/>
                <w:sz w:val="20"/>
                <w:szCs w:val="20"/>
              </w:rPr>
              <w:t>An alle Bieterinnen</w:t>
            </w:r>
          </w:p>
          <w:p w14:paraId="53DE9FA2" w14:textId="77777777" w:rsidR="005F2BD1" w:rsidRPr="00885B53" w:rsidRDefault="005F2BD1" w:rsidP="00885B53">
            <w:pPr>
              <w:rPr>
                <w:rFonts w:ascii="Arial" w:hAnsi="Arial" w:cs="Arial"/>
                <w:sz w:val="20"/>
                <w:szCs w:val="20"/>
              </w:rPr>
            </w:pPr>
          </w:p>
          <w:p w14:paraId="1E9EF035" w14:textId="77777777" w:rsidR="005F2BD1" w:rsidRPr="00885B53" w:rsidRDefault="005F2BD1" w:rsidP="00885B53">
            <w:pPr>
              <w:rPr>
                <w:rFonts w:ascii="Arial" w:hAnsi="Arial" w:cs="Arial"/>
                <w:sz w:val="20"/>
                <w:szCs w:val="20"/>
              </w:rPr>
            </w:pPr>
            <w:r w:rsidRPr="00885B53">
              <w:rPr>
                <w:rFonts w:ascii="Arial" w:hAnsi="Arial" w:cs="Arial"/>
                <w:sz w:val="20"/>
                <w:szCs w:val="20"/>
              </w:rPr>
              <w:t>(Zum Verbleib bei den Bieterinnen bestimmt.)</w:t>
            </w:r>
          </w:p>
        </w:tc>
        <w:tc>
          <w:tcPr>
            <w:tcW w:w="1969" w:type="dxa"/>
          </w:tcPr>
          <w:p w14:paraId="5271D960" w14:textId="77777777" w:rsidR="005F2BD1" w:rsidRPr="008F4AA5" w:rsidRDefault="005F2BD1" w:rsidP="004A5444">
            <w:pPr>
              <w:rPr>
                <w:rFonts w:ascii="Arial" w:hAnsi="Arial" w:cs="Arial"/>
              </w:rPr>
            </w:pPr>
            <w:r w:rsidRPr="008F4AA5">
              <w:rPr>
                <w:rFonts w:ascii="Arial" w:hAnsi="Arial" w:cs="Arial"/>
              </w:rPr>
              <w:t>Datum</w:t>
            </w:r>
          </w:p>
        </w:tc>
        <w:tc>
          <w:tcPr>
            <w:tcW w:w="2058" w:type="dxa"/>
          </w:tcPr>
          <w:p w14:paraId="74AD1396" w14:textId="71615F50" w:rsidR="005F2BD1" w:rsidRPr="008F4AA5" w:rsidRDefault="007C78E7" w:rsidP="004A5444">
            <w:pPr>
              <w:ind w:left="299" w:hanging="29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</w:t>
            </w:r>
            <w:r w:rsidR="004B68C4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>08</w:t>
            </w:r>
            <w:r w:rsidR="001B3FB3">
              <w:rPr>
                <w:rFonts w:ascii="Arial" w:hAnsi="Arial" w:cs="Arial"/>
              </w:rPr>
              <w:t>.20</w:t>
            </w:r>
            <w:r w:rsidR="00483248">
              <w:rPr>
                <w:rFonts w:ascii="Arial" w:hAnsi="Arial" w:cs="Arial"/>
              </w:rPr>
              <w:t>26</w:t>
            </w:r>
          </w:p>
        </w:tc>
      </w:tr>
      <w:tr w:rsidR="00AB0D75" w:rsidRPr="00E56A55" w14:paraId="1142984A" w14:textId="77777777" w:rsidTr="00AB0D75">
        <w:tc>
          <w:tcPr>
            <w:tcW w:w="5954" w:type="dxa"/>
            <w:vMerge/>
          </w:tcPr>
          <w:p w14:paraId="4734E7E6" w14:textId="77777777" w:rsidR="00AB0D75" w:rsidRPr="00885B53" w:rsidRDefault="00AB0D75" w:rsidP="00AB0D7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9" w:type="dxa"/>
          </w:tcPr>
          <w:p w14:paraId="53B1411D" w14:textId="6D25F6FF" w:rsidR="00AB0D75" w:rsidRPr="008F4AA5" w:rsidRDefault="001B3FB3" w:rsidP="00AB0D75">
            <w:pPr>
              <w:rPr>
                <w:rFonts w:ascii="Arial" w:hAnsi="Arial" w:cs="Arial"/>
              </w:rPr>
            </w:pPr>
            <w:r>
              <w:t>Ansprechpartner</w:t>
            </w:r>
          </w:p>
        </w:tc>
        <w:tc>
          <w:tcPr>
            <w:tcW w:w="2058" w:type="dxa"/>
          </w:tcPr>
          <w:p w14:paraId="521BD837" w14:textId="05AE8C0A" w:rsidR="00AB0D75" w:rsidRPr="008F4AA5" w:rsidRDefault="007C78E7" w:rsidP="00AB0D7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Timm Schwend</w:t>
            </w:r>
          </w:p>
        </w:tc>
      </w:tr>
      <w:tr w:rsidR="00AB0D75" w:rsidRPr="00E56A55" w14:paraId="7FC847D6" w14:textId="77777777" w:rsidTr="00AB0D75">
        <w:tc>
          <w:tcPr>
            <w:tcW w:w="5954" w:type="dxa"/>
            <w:vMerge/>
          </w:tcPr>
          <w:p w14:paraId="42D90E59" w14:textId="77777777" w:rsidR="00AB0D75" w:rsidRPr="00885B53" w:rsidRDefault="00AB0D75" w:rsidP="00AB0D7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9" w:type="dxa"/>
          </w:tcPr>
          <w:p w14:paraId="1C084067" w14:textId="0C70C008" w:rsidR="00AB0D75" w:rsidRPr="008F4AA5" w:rsidRDefault="00AB0D75" w:rsidP="00AB0D75">
            <w:pPr>
              <w:rPr>
                <w:rFonts w:ascii="Arial" w:hAnsi="Arial" w:cs="Arial"/>
              </w:rPr>
            </w:pPr>
            <w:r w:rsidRPr="008F4AA5">
              <w:t>Mein Zeichen</w:t>
            </w:r>
          </w:p>
        </w:tc>
        <w:tc>
          <w:tcPr>
            <w:tcW w:w="2058" w:type="dxa"/>
          </w:tcPr>
          <w:p w14:paraId="039B819E" w14:textId="143EFF74" w:rsidR="00AB0D75" w:rsidRPr="008F4AA5" w:rsidRDefault="00AB0D75" w:rsidP="00AB0D75">
            <w:pPr>
              <w:rPr>
                <w:rFonts w:ascii="Arial" w:hAnsi="Arial" w:cs="Arial"/>
              </w:rPr>
            </w:pPr>
            <w:r w:rsidRPr="008F4AA5">
              <w:t>WBD-</w:t>
            </w:r>
            <w:r w:rsidR="00483248">
              <w:t>FS</w:t>
            </w:r>
            <w:r w:rsidRPr="008F4AA5">
              <w:t>1</w:t>
            </w:r>
            <w:r w:rsidR="007C78E7">
              <w:t>1</w:t>
            </w:r>
          </w:p>
        </w:tc>
      </w:tr>
      <w:tr w:rsidR="00AB0D75" w:rsidRPr="00E56A55" w14:paraId="0F8A408B" w14:textId="77777777" w:rsidTr="00AB0D75">
        <w:tc>
          <w:tcPr>
            <w:tcW w:w="5954" w:type="dxa"/>
            <w:vMerge/>
          </w:tcPr>
          <w:p w14:paraId="4178DAD9" w14:textId="77777777" w:rsidR="00AB0D75" w:rsidRPr="00885B53" w:rsidRDefault="00AB0D75" w:rsidP="00AB0D7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9" w:type="dxa"/>
          </w:tcPr>
          <w:p w14:paraId="54708548" w14:textId="0A763AA5" w:rsidR="00AB0D75" w:rsidRPr="008F4AA5" w:rsidRDefault="00AB0D75" w:rsidP="00AB0D75">
            <w:pPr>
              <w:rPr>
                <w:rFonts w:ascii="Arial" w:hAnsi="Arial" w:cs="Arial"/>
              </w:rPr>
            </w:pPr>
            <w:r w:rsidRPr="008F4AA5">
              <w:t>Telefon</w:t>
            </w:r>
          </w:p>
        </w:tc>
        <w:tc>
          <w:tcPr>
            <w:tcW w:w="2058" w:type="dxa"/>
          </w:tcPr>
          <w:p w14:paraId="7BB5FBCF" w14:textId="018C670B" w:rsidR="00AB0D75" w:rsidRPr="008F4AA5" w:rsidRDefault="001B3FB3" w:rsidP="001B3FB3">
            <w:pPr>
              <w:rPr>
                <w:rFonts w:ascii="Arial" w:hAnsi="Arial" w:cs="Arial"/>
              </w:rPr>
            </w:pPr>
            <w:r>
              <w:t xml:space="preserve">(0203) 283 </w:t>
            </w:r>
            <w:r w:rsidR="007C78E7">
              <w:t>–</w:t>
            </w:r>
            <w:r>
              <w:t xml:space="preserve"> </w:t>
            </w:r>
            <w:r w:rsidR="007C78E7">
              <w:t>4390</w:t>
            </w:r>
          </w:p>
        </w:tc>
      </w:tr>
      <w:tr w:rsidR="00AB0D75" w:rsidRPr="00E56A55" w14:paraId="08B321D9" w14:textId="77777777" w:rsidTr="00AB0D75">
        <w:tc>
          <w:tcPr>
            <w:tcW w:w="5954" w:type="dxa"/>
            <w:vMerge/>
          </w:tcPr>
          <w:p w14:paraId="45DAD037" w14:textId="77777777" w:rsidR="00AB0D75" w:rsidRPr="00885B53" w:rsidRDefault="00AB0D75" w:rsidP="00AB0D7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9" w:type="dxa"/>
          </w:tcPr>
          <w:p w14:paraId="76729EE6" w14:textId="21F9E86F" w:rsidR="00AB0D75" w:rsidRPr="008F4AA5" w:rsidRDefault="00AB0D75" w:rsidP="00AB0D75">
            <w:pPr>
              <w:rPr>
                <w:rFonts w:ascii="Arial" w:hAnsi="Arial" w:cs="Arial"/>
              </w:rPr>
            </w:pPr>
            <w:r w:rsidRPr="008F4AA5">
              <w:t>Telefax</w:t>
            </w:r>
          </w:p>
        </w:tc>
        <w:tc>
          <w:tcPr>
            <w:tcW w:w="2058" w:type="dxa"/>
          </w:tcPr>
          <w:p w14:paraId="2646E45A" w14:textId="463845A2" w:rsidR="00AB0D75" w:rsidRPr="008F4AA5" w:rsidRDefault="00AB0D75" w:rsidP="00AB0D75">
            <w:pPr>
              <w:rPr>
                <w:rFonts w:ascii="Arial" w:hAnsi="Arial" w:cs="Arial"/>
              </w:rPr>
            </w:pPr>
            <w:r w:rsidRPr="008F4AA5">
              <w:t>(0203)</w:t>
            </w:r>
            <w:r w:rsidR="001B3FB3">
              <w:t xml:space="preserve"> 283 </w:t>
            </w:r>
            <w:r w:rsidR="007C78E7">
              <w:t>–</w:t>
            </w:r>
            <w:r w:rsidR="001B3FB3">
              <w:t xml:space="preserve"> 28</w:t>
            </w:r>
            <w:r w:rsidRPr="008F4AA5">
              <w:t>83</w:t>
            </w:r>
          </w:p>
        </w:tc>
      </w:tr>
      <w:tr w:rsidR="00AB0D75" w:rsidRPr="00E56A55" w14:paraId="623EA0C3" w14:textId="77777777" w:rsidTr="00AB0D75">
        <w:tc>
          <w:tcPr>
            <w:tcW w:w="5954" w:type="dxa"/>
            <w:vMerge/>
          </w:tcPr>
          <w:p w14:paraId="5B262A71" w14:textId="77777777" w:rsidR="00AB0D75" w:rsidRPr="00885B53" w:rsidRDefault="00AB0D75" w:rsidP="00AB0D7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9" w:type="dxa"/>
          </w:tcPr>
          <w:p w14:paraId="62371C1F" w14:textId="5CAD873D" w:rsidR="00AB0D75" w:rsidRPr="008F4AA5" w:rsidRDefault="00AB0D75" w:rsidP="00AB0D75">
            <w:pPr>
              <w:rPr>
                <w:rFonts w:ascii="Arial" w:hAnsi="Arial" w:cs="Arial"/>
              </w:rPr>
            </w:pPr>
            <w:r w:rsidRPr="008F4AA5">
              <w:t>E-Mail</w:t>
            </w:r>
          </w:p>
        </w:tc>
        <w:tc>
          <w:tcPr>
            <w:tcW w:w="2058" w:type="dxa"/>
          </w:tcPr>
          <w:p w14:paraId="3D7590BE" w14:textId="3F20BF39" w:rsidR="00AB0D75" w:rsidRPr="008F4AA5" w:rsidRDefault="007C78E7" w:rsidP="00AB0D75">
            <w:pPr>
              <w:rPr>
                <w:rFonts w:ascii="Arial" w:hAnsi="Arial" w:cs="Arial"/>
              </w:rPr>
            </w:pPr>
            <w:r>
              <w:t>t.schwend</w:t>
            </w:r>
            <w:r w:rsidR="00AB0D75" w:rsidRPr="008F4AA5">
              <w:t>@</w:t>
            </w:r>
            <w:r w:rsidR="001B3FB3">
              <w:t>wb-duisburg.de</w:t>
            </w:r>
          </w:p>
        </w:tc>
      </w:tr>
      <w:tr w:rsidR="00AB0D75" w:rsidRPr="00E56A55" w14:paraId="5186A1CA" w14:textId="77777777" w:rsidTr="00A93A19">
        <w:trPr>
          <w:trHeight w:val="61"/>
        </w:trPr>
        <w:tc>
          <w:tcPr>
            <w:tcW w:w="5954" w:type="dxa"/>
            <w:vMerge/>
          </w:tcPr>
          <w:p w14:paraId="17AA4D95" w14:textId="77777777" w:rsidR="00AB0D75" w:rsidRPr="00885B53" w:rsidRDefault="00AB0D75" w:rsidP="00AB0D7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9" w:type="dxa"/>
          </w:tcPr>
          <w:p w14:paraId="7B6F0074" w14:textId="34EB5EF1" w:rsidR="00AB0D75" w:rsidRPr="008F4AA5" w:rsidRDefault="00AB0D75" w:rsidP="00AB0D75">
            <w:pPr>
              <w:rPr>
                <w:rFonts w:ascii="Arial" w:hAnsi="Arial" w:cs="Arial"/>
              </w:rPr>
            </w:pPr>
            <w:r w:rsidRPr="008F4AA5">
              <w:rPr>
                <w:rFonts w:ascii="Arial" w:hAnsi="Arial" w:cs="Arial"/>
              </w:rPr>
              <w:t>Ihr Schreiben vom</w:t>
            </w:r>
          </w:p>
        </w:tc>
        <w:tc>
          <w:tcPr>
            <w:tcW w:w="2058" w:type="dxa"/>
          </w:tcPr>
          <w:p w14:paraId="6C714C3D" w14:textId="33F054EF" w:rsidR="00AB0D75" w:rsidRPr="008F4AA5" w:rsidRDefault="00AB0D75" w:rsidP="00AB0D75">
            <w:pPr>
              <w:rPr>
                <w:rFonts w:ascii="Arial" w:hAnsi="Arial" w:cs="Arial"/>
              </w:rPr>
            </w:pPr>
            <w:r w:rsidRPr="008F4AA5">
              <w:rPr>
                <w:rFonts w:ascii="Arial" w:hAnsi="Arial" w:cs="Arial"/>
              </w:rPr>
              <w:t xml:space="preserve"> </w:t>
            </w:r>
          </w:p>
        </w:tc>
      </w:tr>
      <w:tr w:rsidR="00AB0D75" w:rsidRPr="00E56A55" w14:paraId="4BD1D75A" w14:textId="77777777" w:rsidTr="004A5444">
        <w:tc>
          <w:tcPr>
            <w:tcW w:w="5954" w:type="dxa"/>
            <w:vMerge/>
          </w:tcPr>
          <w:p w14:paraId="34F9B64C" w14:textId="77777777" w:rsidR="00AB0D75" w:rsidRPr="00885B53" w:rsidRDefault="00AB0D75" w:rsidP="00AB0D7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9" w:type="dxa"/>
          </w:tcPr>
          <w:p w14:paraId="6AD35B5F" w14:textId="4E473392" w:rsidR="00AB0D75" w:rsidRPr="008F4AA5" w:rsidRDefault="00AB0D75" w:rsidP="00AB0D75">
            <w:pPr>
              <w:rPr>
                <w:rFonts w:ascii="Arial" w:hAnsi="Arial" w:cs="Arial"/>
              </w:rPr>
            </w:pPr>
          </w:p>
        </w:tc>
        <w:tc>
          <w:tcPr>
            <w:tcW w:w="2058" w:type="dxa"/>
          </w:tcPr>
          <w:p w14:paraId="49653C94" w14:textId="0FDDE281" w:rsidR="00AB0D75" w:rsidRPr="008F4AA5" w:rsidRDefault="00AB0D75" w:rsidP="00AB0D75">
            <w:pPr>
              <w:rPr>
                <w:rFonts w:ascii="Arial" w:hAnsi="Arial" w:cs="Arial"/>
              </w:rPr>
            </w:pPr>
          </w:p>
        </w:tc>
      </w:tr>
    </w:tbl>
    <w:p w14:paraId="34F7811E" w14:textId="77777777" w:rsidR="00BE4848" w:rsidRPr="005F2BD1" w:rsidRDefault="00BE4848" w:rsidP="005E3910">
      <w:pPr>
        <w:spacing w:line="240" w:lineRule="atLeast"/>
        <w:rPr>
          <w:rFonts w:ascii="Arial" w:hAnsi="Arial" w:cs="Arial"/>
          <w:i/>
          <w:sz w:val="20"/>
          <w:szCs w:val="20"/>
        </w:rPr>
      </w:pPr>
    </w:p>
    <w:p w14:paraId="56C1C274" w14:textId="77777777" w:rsidR="005A1F56" w:rsidRDefault="005A1F56" w:rsidP="005E3910">
      <w:pPr>
        <w:spacing w:line="240" w:lineRule="atLeast"/>
      </w:pPr>
    </w:p>
    <w:p w14:paraId="265B2BFB" w14:textId="155876E9" w:rsidR="007B015F" w:rsidRDefault="009A103E" w:rsidP="005E3910">
      <w:pPr>
        <w:spacing w:line="240" w:lineRule="atLeast"/>
        <w:rPr>
          <w:rFonts w:ascii="Arial" w:hAnsi="Arial" w:cs="Arial"/>
          <w:b/>
          <w:sz w:val="20"/>
          <w:szCs w:val="20"/>
        </w:rPr>
      </w:pPr>
      <w:r w:rsidRPr="005F2BD1">
        <w:rPr>
          <w:rFonts w:ascii="Arial" w:hAnsi="Arial" w:cs="Arial"/>
          <w:b/>
          <w:sz w:val="20"/>
          <w:szCs w:val="20"/>
        </w:rPr>
        <w:t xml:space="preserve">Aufforderung </w:t>
      </w:r>
      <w:r w:rsidR="00C53C0E" w:rsidRPr="005F2BD1">
        <w:rPr>
          <w:rFonts w:ascii="Arial" w:hAnsi="Arial" w:cs="Arial"/>
          <w:b/>
          <w:sz w:val="20"/>
          <w:szCs w:val="20"/>
        </w:rPr>
        <w:t>zur Abgabe eines Angebot</w:t>
      </w:r>
      <w:r w:rsidR="003564F8" w:rsidRPr="005F2BD1">
        <w:rPr>
          <w:rFonts w:ascii="Arial" w:hAnsi="Arial" w:cs="Arial"/>
          <w:b/>
          <w:sz w:val="20"/>
          <w:szCs w:val="20"/>
        </w:rPr>
        <w:t>e</w:t>
      </w:r>
      <w:r w:rsidR="00C53C0E" w:rsidRPr="005F2BD1">
        <w:rPr>
          <w:rFonts w:ascii="Arial" w:hAnsi="Arial" w:cs="Arial"/>
          <w:b/>
          <w:sz w:val="20"/>
          <w:szCs w:val="20"/>
        </w:rPr>
        <w:t>s</w:t>
      </w:r>
    </w:p>
    <w:p w14:paraId="7DD68329" w14:textId="77777777" w:rsidR="00F34759" w:rsidRPr="005F2BD1" w:rsidRDefault="00F34759" w:rsidP="005E3910">
      <w:pPr>
        <w:spacing w:line="240" w:lineRule="atLeast"/>
        <w:rPr>
          <w:rFonts w:ascii="Arial" w:hAnsi="Arial" w:cs="Arial"/>
          <w:b/>
          <w:sz w:val="20"/>
          <w:szCs w:val="20"/>
        </w:rPr>
      </w:pPr>
    </w:p>
    <w:tbl>
      <w:tblPr>
        <w:tblpPr w:leftFromText="141" w:rightFromText="141" w:vertAnchor="text" w:horzAnchor="margin" w:tblpY="12"/>
        <w:tblW w:w="10206" w:type="dxa"/>
        <w:tblBorders>
          <w:top w:val="single" w:sz="4" w:space="0" w:color="000000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410"/>
        <w:gridCol w:w="7796"/>
      </w:tblGrid>
      <w:tr w:rsidR="005F2BD1" w:rsidRPr="005F2BD1" w14:paraId="6B7B47EF" w14:textId="77777777" w:rsidTr="004A5444">
        <w:trPr>
          <w:trHeight w:val="284"/>
        </w:trPr>
        <w:tc>
          <w:tcPr>
            <w:tcW w:w="2410" w:type="dxa"/>
            <w:noWrap/>
          </w:tcPr>
          <w:p w14:paraId="521AA630" w14:textId="77777777" w:rsidR="005F2BD1" w:rsidRPr="005F2BD1" w:rsidRDefault="005F2BD1" w:rsidP="00F34759">
            <w:pPr>
              <w:spacing w:before="240"/>
              <w:rPr>
                <w:rFonts w:ascii="Arial" w:hAnsi="Arial" w:cs="Arial"/>
                <w:b/>
                <w:sz w:val="20"/>
                <w:szCs w:val="20"/>
              </w:rPr>
            </w:pPr>
            <w:r w:rsidRPr="005F2BD1">
              <w:rPr>
                <w:rFonts w:ascii="Arial" w:hAnsi="Arial" w:cs="Arial"/>
                <w:b/>
                <w:sz w:val="20"/>
                <w:szCs w:val="20"/>
              </w:rPr>
              <w:t>Bauvorhaben</w:t>
            </w:r>
          </w:p>
        </w:tc>
        <w:tc>
          <w:tcPr>
            <w:tcW w:w="7796" w:type="dxa"/>
            <w:noWrap/>
          </w:tcPr>
          <w:p w14:paraId="63666D48" w14:textId="33C9ED40" w:rsidR="005F2BD1" w:rsidRPr="00484C1D" w:rsidRDefault="001B3FB3" w:rsidP="00F34759">
            <w:pPr>
              <w:spacing w:before="24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Betriebshof</w:t>
            </w:r>
            <w:r w:rsidR="00483248">
              <w:rPr>
                <w:rFonts w:ascii="Arial" w:hAnsi="Arial" w:cs="Arial"/>
                <w:b/>
                <w:sz w:val="20"/>
                <w:szCs w:val="20"/>
              </w:rPr>
              <w:t xml:space="preserve"> Zebrapark 2</w:t>
            </w:r>
          </w:p>
        </w:tc>
      </w:tr>
      <w:tr w:rsidR="005F2BD1" w:rsidRPr="005F2BD1" w14:paraId="52EF6242" w14:textId="77777777" w:rsidTr="004A5444">
        <w:trPr>
          <w:trHeight w:val="284"/>
        </w:trPr>
        <w:tc>
          <w:tcPr>
            <w:tcW w:w="2410" w:type="dxa"/>
            <w:noWrap/>
          </w:tcPr>
          <w:p w14:paraId="7383816D" w14:textId="77777777" w:rsidR="005F2BD1" w:rsidRPr="005F2BD1" w:rsidRDefault="005F2BD1" w:rsidP="004A544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BD1">
              <w:rPr>
                <w:rFonts w:ascii="Arial" w:hAnsi="Arial" w:cs="Arial"/>
                <w:b/>
                <w:sz w:val="20"/>
                <w:szCs w:val="20"/>
              </w:rPr>
              <w:t>Gewerk/Leistung</w:t>
            </w:r>
          </w:p>
        </w:tc>
        <w:sdt>
          <w:sdtPr>
            <w:rPr>
              <w:rFonts w:ascii="Arial" w:hAnsi="Arial" w:cs="Arial"/>
              <w:b/>
              <w:sz w:val="20"/>
              <w:szCs w:val="20"/>
            </w:rPr>
            <w:id w:val="1721623165"/>
            <w:placeholder>
              <w:docPart w:val="A0B0E7A75DE0465E96C4421C7135DA7A"/>
            </w:placeholder>
          </w:sdtPr>
          <w:sdtEndPr/>
          <w:sdtContent>
            <w:tc>
              <w:tcPr>
                <w:tcW w:w="7796" w:type="dxa"/>
                <w:noWrap/>
              </w:tcPr>
              <w:p w14:paraId="17091821" w14:textId="77777777" w:rsidR="005F2BD1" w:rsidRPr="00484C1D" w:rsidRDefault="005F2BD1" w:rsidP="004A5444">
                <w:pPr>
                  <w:rPr>
                    <w:rFonts w:ascii="Arial" w:hAnsi="Arial" w:cs="Arial"/>
                    <w:b/>
                    <w:sz w:val="20"/>
                    <w:szCs w:val="20"/>
                  </w:rPr>
                </w:pPr>
                <w:r w:rsidRPr="00484C1D">
                  <w:rPr>
                    <w:rFonts w:ascii="Arial" w:hAnsi="Arial" w:cs="Arial"/>
                    <w:b/>
                    <w:sz w:val="20"/>
                    <w:szCs w:val="20"/>
                  </w:rPr>
                  <w:t>Projektsteuerungsleistungen</w:t>
                </w:r>
              </w:p>
            </w:tc>
          </w:sdtContent>
        </w:sdt>
      </w:tr>
      <w:tr w:rsidR="005F2BD1" w:rsidRPr="005F2BD1" w14:paraId="660813E6" w14:textId="77777777" w:rsidTr="004A5444">
        <w:trPr>
          <w:trHeight w:val="284"/>
        </w:trPr>
        <w:tc>
          <w:tcPr>
            <w:tcW w:w="2410" w:type="dxa"/>
            <w:noWrap/>
          </w:tcPr>
          <w:p w14:paraId="449967A0" w14:textId="77777777" w:rsidR="005F2BD1" w:rsidRPr="005F2BD1" w:rsidRDefault="005F2BD1" w:rsidP="004A544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BD1">
              <w:rPr>
                <w:rFonts w:ascii="Arial" w:hAnsi="Arial" w:cs="Arial"/>
                <w:b/>
                <w:sz w:val="20"/>
                <w:szCs w:val="20"/>
              </w:rPr>
              <w:t>Ausschreibungsart</w:t>
            </w:r>
          </w:p>
        </w:tc>
        <w:tc>
          <w:tcPr>
            <w:tcW w:w="7796" w:type="dxa"/>
            <w:noWrap/>
          </w:tcPr>
          <w:p w14:paraId="4C29434F" w14:textId="22B05F64" w:rsidR="005F2BD1" w:rsidRPr="00484C1D" w:rsidRDefault="000973C9" w:rsidP="003F2506">
            <w:pPr>
              <w:rPr>
                <w:rFonts w:ascii="Arial" w:hAnsi="Arial" w:cs="Arial"/>
                <w:b/>
                <w:sz w:val="20"/>
                <w:szCs w:val="20"/>
              </w:rPr>
            </w:pPr>
            <w:sdt>
              <w:sdtPr>
                <w:rPr>
                  <w:rStyle w:val="Formatvorlage2"/>
                  <w:rFonts w:ascii="Arial" w:hAnsi="Arial" w:cs="Arial"/>
                  <w:b/>
                  <w:sz w:val="20"/>
                  <w:szCs w:val="20"/>
                </w:rPr>
                <w:id w:val="1503628745"/>
                <w:placeholder>
                  <w:docPart w:val="E52ED6B468C64344BFA6014FF0608173"/>
                </w:placeholder>
                <w:comboBox>
                  <w:listItem w:value="Wählen Sie ein Element aus."/>
                  <w:listItem w:displayText="VOB/A National Öffentliche Ausschreibung" w:value="VOB/A National Öffentliche Ausschreibung"/>
                  <w:listItem w:displayText="VOB/A National Beschränkte Ausschreibung ohne Teilnahmewettbewerb" w:value="VOB/A National Beschränkte Ausschreibung ohne Teilnahmewettbewerb"/>
                  <w:listItem w:displayText="VOB/A National Beschränkte Ausschreibung mit Teilnahmewettbewerb" w:value="VOB/A National Beschränkte Ausschreibung mit Teilnahmewettbewerb"/>
                  <w:listItem w:displayText="VOB/A National Freihändige Vergabe ohne Teilnahmewettbewerb" w:value="VOB/A National Freihändige Vergabe ohne Teilnahmewettbewerb"/>
                  <w:listItem w:displayText="VOB/A National Freihändige Vergabe mit Teilnahmewettbewerb" w:value="VOB/A National Freihändige Vergabe mit Teilnahmewettbewerb"/>
                  <w:listItem w:displayText=" " w:value=" "/>
                  <w:listItem w:displayText="VOL/A National Öffentliche Ausschreibung" w:value="VOL/A National Öffentliche Ausschreibung"/>
                  <w:listItem w:displayText="VOL/A National Beschränkte Ausschreibung ohne Teilnahmewettbewerb" w:value="VOL/A National Beschränkte Ausschreibung ohne Teilnahmewettbewerb"/>
                  <w:listItem w:displayText="VOL/A National Beschränkte Ausschreibung mit Teilnahmewettbewerb" w:value="VOL/A National Beschränkte Ausschreibung mit Teilnahmewettbewerb"/>
                  <w:listItem w:displayText="VOL/A National Freihändige Vergabe ohne Teilnahmewettbewerb" w:value="VOL/A National Freihändige Vergabe ohne Teilnahmewettbewerb"/>
                  <w:listItem w:displayText="VOL/A National Freihändige Vergabe mit Teilnahmewettbewerb" w:value="VOL/A National Freihändige Vergabe mit Teilnahmewettbewerb"/>
                  <w:listItem w:displayText="  " w:value="  "/>
                  <w:listItem w:displayText="UVgO Öffentliche Ausschreibung" w:value="UVgO Öffentliche Ausschreibung"/>
                  <w:listItem w:displayText="UVgO Beschränkte Ausschreibung ohne Teilnahmewettbewerb" w:value="UVgO Beschränkte Ausschreibung ohne Teilnahmewettbewerb"/>
                  <w:listItem w:displayText="UVgO Beschränkte Ausschreibung mit Teilnahmewettbewerb" w:value="UVgO Beschränkte Ausschreibung mit Teilnahmewettbewerb"/>
                  <w:listItem w:displayText="UVgO Verhandlungsvergabe ohne Teilnahmewettbewerb" w:value="UVgO Verhandlungsvergabe ohne Teilnahmewettbewerb"/>
                  <w:listItem w:displayText="UVgO Verhandlungsvergabe mit Teilnahmewettbewerb" w:value="UVgO Verhandlungsvergabe mit Teilnahmewettbewerb"/>
                  <w:listItem w:displayText="   " w:value="   "/>
                  <w:listItem w:displayText="VOB/A EU Offenes Verfahren" w:value="VOB/A EU Offenes Verfahren"/>
                  <w:listItem w:displayText="VOB/A EU Nicht-Offenes Verfahren" w:value="VOB/A EU Nicht-Offenes Verfahren"/>
                  <w:listItem w:displayText="VOB/A EU Verhandlungsverfahren" w:value="VOB/A EU Verhandlungsverfahren"/>
                  <w:listItem w:displayText="    " w:value="    "/>
                  <w:listItem w:displayText="VgV Liefer-/Dienstleistungen Offenes Verfahren" w:value="VgV Liefer-/Dienstleistungen Offenes Verfahren"/>
                  <w:listItem w:displayText="VgV Liefer-/Dienstleistungen Nicht-Offenes Verfahren" w:value="VgV Liefer-/Dienstleistungen Nicht-Offenes Verfahren"/>
                  <w:listItem w:displayText="VgV Liefer-/Dienstleistungen Verhandlungsverfahren mit Teilnahmewettbewerb" w:value="VgV Liefer-/Dienstleistungen Verhandlungsverfahren mit Teilnahmewettbewerb"/>
                  <w:listItem w:displayText="     " w:value="     "/>
                  <w:listItem w:displayText="Honoraranfrage" w:value="Honoraranfrage"/>
                </w:comboBox>
              </w:sdtPr>
              <w:sdtEndPr>
                <w:rPr>
                  <w:rStyle w:val="Formatvorlage2"/>
                </w:rPr>
              </w:sdtEndPr>
              <w:sdtContent>
                <w:r w:rsidR="00243044">
                  <w:rPr>
                    <w:rStyle w:val="Formatvorlage2"/>
                    <w:rFonts w:ascii="Arial" w:hAnsi="Arial" w:cs="Arial"/>
                    <w:b/>
                    <w:sz w:val="20"/>
                    <w:szCs w:val="20"/>
                  </w:rPr>
                  <w:t>VgV Liefer-/Dienstleistungen Verhandlungsverfahren mit Teilnahmewettbewerb</w:t>
                </w:r>
              </w:sdtContent>
            </w:sdt>
          </w:p>
        </w:tc>
      </w:tr>
      <w:tr w:rsidR="005F2BD1" w:rsidRPr="005F2BD1" w14:paraId="6926E2C0" w14:textId="77777777" w:rsidTr="004A5444">
        <w:trPr>
          <w:trHeight w:val="284"/>
        </w:trPr>
        <w:tc>
          <w:tcPr>
            <w:tcW w:w="2410" w:type="dxa"/>
            <w:noWrap/>
          </w:tcPr>
          <w:p w14:paraId="5EF05577" w14:textId="77777777" w:rsidR="005F2BD1" w:rsidRPr="005F2BD1" w:rsidRDefault="005F2BD1" w:rsidP="004A544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BD1">
              <w:rPr>
                <w:rFonts w:ascii="Arial" w:hAnsi="Arial" w:cs="Arial"/>
                <w:b/>
                <w:sz w:val="20"/>
                <w:szCs w:val="20"/>
              </w:rPr>
              <w:t>Vergabenummer</w:t>
            </w:r>
          </w:p>
        </w:tc>
        <w:sdt>
          <w:sdtPr>
            <w:rPr>
              <w:rFonts w:ascii="Arial" w:hAnsi="Arial" w:cs="Arial"/>
              <w:b/>
              <w:sz w:val="20"/>
              <w:szCs w:val="20"/>
            </w:rPr>
            <w:id w:val="638006626"/>
            <w:placeholder>
              <w:docPart w:val="D3E94143330646018C0432872087BF8F"/>
            </w:placeholder>
          </w:sdtPr>
          <w:sdtEndPr/>
          <w:sdtContent>
            <w:tc>
              <w:tcPr>
                <w:tcW w:w="7796" w:type="dxa"/>
                <w:noWrap/>
              </w:tcPr>
              <w:p w14:paraId="450B9A2F" w14:textId="4D6E6625" w:rsidR="005F2BD1" w:rsidRPr="00484C1D" w:rsidRDefault="001B3FB3" w:rsidP="001B3FB3">
                <w:pPr>
                  <w:rPr>
                    <w:rFonts w:ascii="Arial" w:hAnsi="Arial" w:cs="Arial"/>
                    <w:b/>
                    <w:sz w:val="20"/>
                    <w:szCs w:val="20"/>
                  </w:rPr>
                </w:pPr>
                <w:r>
                  <w:rPr>
                    <w:rFonts w:ascii="Arial" w:hAnsi="Arial" w:cs="Arial"/>
                    <w:b/>
                    <w:sz w:val="20"/>
                    <w:szCs w:val="20"/>
                  </w:rPr>
                  <w:t>20</w:t>
                </w:r>
                <w:r w:rsidR="00483248">
                  <w:rPr>
                    <w:rFonts w:ascii="Arial" w:hAnsi="Arial" w:cs="Arial"/>
                    <w:b/>
                    <w:sz w:val="20"/>
                    <w:szCs w:val="20"/>
                  </w:rPr>
                  <w:t>26</w:t>
                </w:r>
                <w:r>
                  <w:rPr>
                    <w:rFonts w:ascii="Arial" w:hAnsi="Arial" w:cs="Arial"/>
                    <w:b/>
                    <w:sz w:val="20"/>
                    <w:szCs w:val="20"/>
                  </w:rPr>
                  <w:t>-</w:t>
                </w:r>
                <w:r w:rsidR="007C78E7">
                  <w:rPr>
                    <w:rFonts w:ascii="Arial" w:hAnsi="Arial" w:cs="Arial"/>
                    <w:b/>
                    <w:sz w:val="20"/>
                    <w:szCs w:val="20"/>
                  </w:rPr>
                  <w:t>0515</w:t>
                </w:r>
              </w:p>
            </w:tc>
          </w:sdtContent>
        </w:sdt>
      </w:tr>
    </w:tbl>
    <w:p w14:paraId="32C4AB7F" w14:textId="3A29DFB8" w:rsidR="006153F3" w:rsidRDefault="006153F3" w:rsidP="004128EE">
      <w:pPr>
        <w:tabs>
          <w:tab w:val="left" w:pos="2160"/>
        </w:tabs>
        <w:spacing w:after="240"/>
        <w:ind w:right="567"/>
        <w:outlineLvl w:val="0"/>
        <w:rPr>
          <w:rFonts w:ascii="Arial" w:hAnsi="Arial" w:cs="Arial"/>
          <w:sz w:val="20"/>
          <w:szCs w:val="20"/>
        </w:rPr>
      </w:pPr>
    </w:p>
    <w:tbl>
      <w:tblPr>
        <w:tblpPr w:leftFromText="141" w:rightFromText="141" w:vertAnchor="text" w:horzAnchor="margin" w:tblpY="12"/>
        <w:tblW w:w="10206" w:type="dxa"/>
        <w:tblBorders>
          <w:top w:val="single" w:sz="4" w:space="0" w:color="000000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410"/>
        <w:gridCol w:w="7796"/>
      </w:tblGrid>
      <w:tr w:rsidR="00F34759" w:rsidRPr="005F2BD1" w14:paraId="25FE54DF" w14:textId="77777777" w:rsidTr="004D5B1A">
        <w:trPr>
          <w:trHeight w:val="284"/>
        </w:trPr>
        <w:tc>
          <w:tcPr>
            <w:tcW w:w="2410" w:type="dxa"/>
            <w:noWrap/>
          </w:tcPr>
          <w:p w14:paraId="68CC83BF" w14:textId="25264E95" w:rsidR="00F34759" w:rsidRPr="005F2BD1" w:rsidRDefault="00F34759" w:rsidP="004D5B1A">
            <w:pPr>
              <w:spacing w:before="24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796" w:type="dxa"/>
            <w:noWrap/>
          </w:tcPr>
          <w:p w14:paraId="08E7218A" w14:textId="67892218" w:rsidR="00F34759" w:rsidRPr="00484C1D" w:rsidRDefault="00F34759" w:rsidP="004D5B1A">
            <w:pPr>
              <w:spacing w:before="24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3DF3EFAB" w14:textId="77777777" w:rsidR="00544952" w:rsidRPr="005F2BD1" w:rsidRDefault="009A103E" w:rsidP="00DE3B31">
      <w:pPr>
        <w:pStyle w:val="VOWOStandardText"/>
        <w:rPr>
          <w:rFonts w:ascii="Arial" w:hAnsi="Arial" w:cs="Arial"/>
          <w:sz w:val="20"/>
          <w:szCs w:val="20"/>
        </w:rPr>
      </w:pPr>
      <w:bookmarkStart w:id="0" w:name="Text6"/>
      <w:r w:rsidRPr="005F2BD1">
        <w:rPr>
          <w:rFonts w:ascii="Arial" w:hAnsi="Arial" w:cs="Arial"/>
          <w:sz w:val="20"/>
          <w:szCs w:val="20"/>
        </w:rPr>
        <w:t>Sehr geehrte Damen und Herren</w:t>
      </w:r>
      <w:r w:rsidR="000B5DC2" w:rsidRPr="005F2BD1">
        <w:rPr>
          <w:rFonts w:ascii="Arial" w:hAnsi="Arial" w:cs="Arial"/>
          <w:sz w:val="20"/>
          <w:szCs w:val="20"/>
        </w:rPr>
        <w:t>,</w:t>
      </w:r>
      <w:bookmarkEnd w:id="0"/>
    </w:p>
    <w:p w14:paraId="523E465E" w14:textId="77777777" w:rsidR="009A103E" w:rsidRPr="005F2BD1" w:rsidRDefault="009A103E" w:rsidP="00897DB7">
      <w:pPr>
        <w:rPr>
          <w:rFonts w:ascii="Arial" w:hAnsi="Arial" w:cs="Arial"/>
          <w:sz w:val="20"/>
          <w:szCs w:val="20"/>
        </w:rPr>
      </w:pPr>
    </w:p>
    <w:p w14:paraId="3A1E566C" w14:textId="1527D694" w:rsidR="00897DB7" w:rsidRPr="005F2BD1" w:rsidRDefault="00897DB7" w:rsidP="00885B53">
      <w:pPr>
        <w:pStyle w:val="VOWOBereichNummer1"/>
        <w:numPr>
          <w:ilvl w:val="0"/>
          <w:numId w:val="1"/>
        </w:numPr>
        <w:pBdr>
          <w:top w:val="none" w:sz="0" w:space="0" w:color="auto"/>
        </w:pBdr>
        <w:spacing w:before="0" w:after="0" w:line="240" w:lineRule="exact"/>
        <w:ind w:left="567" w:hanging="567"/>
        <w:rPr>
          <w:rFonts w:ascii="Arial" w:hAnsi="Arial" w:cs="Arial"/>
          <w:sz w:val="20"/>
          <w:szCs w:val="20"/>
        </w:rPr>
      </w:pPr>
      <w:r w:rsidRPr="005F2BD1">
        <w:rPr>
          <w:rFonts w:ascii="Arial" w:hAnsi="Arial" w:cs="Arial"/>
          <w:sz w:val="20"/>
          <w:szCs w:val="20"/>
        </w:rPr>
        <w:t xml:space="preserve">Es ist beabsichtigt, die nachfolgend benannte Leistung im Namen </w:t>
      </w:r>
      <w:r w:rsidR="00BB0AB6" w:rsidRPr="005F2BD1">
        <w:rPr>
          <w:rFonts w:ascii="Arial" w:hAnsi="Arial" w:cs="Arial"/>
          <w:sz w:val="20"/>
          <w:szCs w:val="20"/>
        </w:rPr>
        <w:t xml:space="preserve">und für Rechnung der </w:t>
      </w:r>
      <w:r w:rsidR="00E45EE8" w:rsidRPr="00773D70">
        <w:rPr>
          <w:rFonts w:asciiTheme="minorHAnsi" w:hAnsiTheme="minorHAnsi" w:cs="Arial"/>
          <w:sz w:val="22"/>
          <w:szCs w:val="22"/>
        </w:rPr>
        <w:t>Wirtschaftsbetriebe Duisburg – AöR</w:t>
      </w:r>
      <w:r w:rsidR="00E45EE8" w:rsidRPr="005F2BD1">
        <w:rPr>
          <w:rFonts w:ascii="Arial" w:hAnsi="Arial" w:cs="Arial"/>
          <w:sz w:val="20"/>
          <w:szCs w:val="20"/>
        </w:rPr>
        <w:t xml:space="preserve"> </w:t>
      </w:r>
      <w:r w:rsidRPr="005F2BD1">
        <w:rPr>
          <w:rFonts w:ascii="Arial" w:hAnsi="Arial" w:cs="Arial"/>
          <w:sz w:val="20"/>
          <w:szCs w:val="20"/>
        </w:rPr>
        <w:t>zu vergeben:</w:t>
      </w:r>
    </w:p>
    <w:p w14:paraId="0CB531E3" w14:textId="2E1A1362" w:rsidR="00C00C1B" w:rsidRPr="004128EE" w:rsidRDefault="00C00C1B" w:rsidP="004128EE">
      <w:pPr>
        <w:pStyle w:val="Listenabsatz"/>
        <w:spacing w:line="276" w:lineRule="auto"/>
        <w:ind w:left="567"/>
        <w:jc w:val="both"/>
        <w:rPr>
          <w:rFonts w:ascii="Arial" w:hAnsi="Arial" w:cs="Arial"/>
          <w:sz w:val="20"/>
        </w:rPr>
      </w:pPr>
      <w:r w:rsidRPr="004128EE">
        <w:rPr>
          <w:rFonts w:ascii="Arial" w:hAnsi="Arial" w:cs="Arial"/>
          <w:sz w:val="20"/>
        </w:rPr>
        <w:t xml:space="preserve">Durchführung der Projektsteuerungsleistungen im Rahmen der Baumaßnahme </w:t>
      </w:r>
      <w:r w:rsidR="001B3FB3">
        <w:rPr>
          <w:rFonts w:ascii="Arial" w:hAnsi="Arial" w:cs="Arial"/>
          <w:sz w:val="20"/>
        </w:rPr>
        <w:t>„</w:t>
      </w:r>
      <w:r w:rsidR="00483248">
        <w:rPr>
          <w:rFonts w:ascii="Arial" w:hAnsi="Arial" w:cs="Arial"/>
          <w:sz w:val="20"/>
        </w:rPr>
        <w:t>Betriebshof Zebrapark 2</w:t>
      </w:r>
      <w:r w:rsidR="001B3FB3">
        <w:rPr>
          <w:rFonts w:ascii="Arial" w:hAnsi="Arial" w:cs="Arial"/>
          <w:sz w:val="20"/>
        </w:rPr>
        <w:t>“</w:t>
      </w:r>
    </w:p>
    <w:p w14:paraId="1E4797FA" w14:textId="77777777" w:rsidR="00C00C1B" w:rsidRPr="004128EE" w:rsidRDefault="00C00C1B" w:rsidP="004128EE">
      <w:pPr>
        <w:pStyle w:val="Listenabsatz"/>
        <w:spacing w:line="276" w:lineRule="auto"/>
        <w:ind w:left="567"/>
        <w:jc w:val="both"/>
        <w:rPr>
          <w:rFonts w:ascii="Arial" w:hAnsi="Arial" w:cs="Arial"/>
          <w:sz w:val="20"/>
        </w:rPr>
      </w:pPr>
    </w:p>
    <w:p w14:paraId="6C52EF2A" w14:textId="4E7905B3" w:rsidR="008F1469" w:rsidRPr="008F1469" w:rsidRDefault="001B3FB3" w:rsidP="008F1469">
      <w:pPr>
        <w:pStyle w:val="Listenabsatz"/>
        <w:spacing w:line="276" w:lineRule="auto"/>
        <w:ind w:left="567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Das Bauprojekt</w:t>
      </w:r>
      <w:r w:rsidR="00C00C1B" w:rsidRPr="004128EE">
        <w:rPr>
          <w:rFonts w:ascii="Arial" w:hAnsi="Arial" w:cs="Arial"/>
          <w:sz w:val="20"/>
        </w:rPr>
        <w:t xml:space="preserve"> setzt sich im Wesentlichen aus </w:t>
      </w:r>
      <w:r w:rsidR="008F1469" w:rsidRPr="004128EE">
        <w:rPr>
          <w:rFonts w:ascii="Arial" w:hAnsi="Arial" w:cs="Arial"/>
          <w:sz w:val="20"/>
        </w:rPr>
        <w:t>Baumaßnahmen zusammen</w:t>
      </w:r>
      <w:r w:rsidR="008F1469">
        <w:rPr>
          <w:rFonts w:ascii="Arial" w:hAnsi="Arial" w:cs="Arial"/>
          <w:sz w:val="20"/>
        </w:rPr>
        <w:t xml:space="preserve">, wie sie </w:t>
      </w:r>
      <w:r w:rsidR="008F1469" w:rsidRPr="008F1469">
        <w:rPr>
          <w:rFonts w:ascii="Arial" w:hAnsi="Arial" w:cs="Arial"/>
          <w:sz w:val="20"/>
          <w:szCs w:val="20"/>
        </w:rPr>
        <w:t>aus der</w:t>
      </w:r>
    </w:p>
    <w:p w14:paraId="44AE0C67" w14:textId="6B085650" w:rsidR="008F1469" w:rsidRDefault="008F1469" w:rsidP="004128EE">
      <w:pPr>
        <w:pStyle w:val="Listenabsatz"/>
        <w:spacing w:line="276" w:lineRule="auto"/>
        <w:ind w:left="567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  <w:szCs w:val="20"/>
        </w:rPr>
        <w:t>Anlage „</w:t>
      </w:r>
      <w:r w:rsidRPr="008D730B">
        <w:rPr>
          <w:rFonts w:ascii="Arial" w:hAnsi="Arial" w:cs="Arial"/>
          <w:sz w:val="20"/>
          <w:szCs w:val="20"/>
        </w:rPr>
        <w:t>Projektbeschre</w:t>
      </w:r>
      <w:r>
        <w:rPr>
          <w:rFonts w:ascii="Arial" w:hAnsi="Arial" w:cs="Arial"/>
          <w:sz w:val="20"/>
          <w:szCs w:val="20"/>
        </w:rPr>
        <w:t>ibung inkl. Skizzen“ zu ersehen sind.</w:t>
      </w:r>
    </w:p>
    <w:p w14:paraId="37CDEB53" w14:textId="77777777" w:rsidR="00C00C1B" w:rsidRPr="008F1469" w:rsidRDefault="00C00C1B" w:rsidP="008F1469">
      <w:pPr>
        <w:spacing w:line="276" w:lineRule="auto"/>
        <w:jc w:val="both"/>
        <w:rPr>
          <w:rFonts w:ascii="Arial" w:hAnsi="Arial" w:cs="Arial"/>
          <w:sz w:val="20"/>
        </w:rPr>
      </w:pPr>
      <w:commentRangeStart w:id="1"/>
    </w:p>
    <w:p w14:paraId="15E49FE7" w14:textId="77777777" w:rsidR="004F730A" w:rsidRDefault="004F730A" w:rsidP="001A3A80">
      <w:pPr>
        <w:ind w:left="567"/>
        <w:rPr>
          <w:rFonts w:cs="Tahoma"/>
        </w:rPr>
      </w:pPr>
      <w:r>
        <w:rPr>
          <w:rFonts w:cs="Tahoma"/>
        </w:rPr>
        <w:t>Derzeit ist der Neubau des Betriebshofes wie folgt geplant:</w:t>
      </w:r>
    </w:p>
    <w:p w14:paraId="7ED7182D" w14:textId="77777777" w:rsidR="004F730A" w:rsidRDefault="004F730A" w:rsidP="001A3A80">
      <w:pPr>
        <w:pStyle w:val="Listenabsatz"/>
        <w:ind w:left="567"/>
        <w:rPr>
          <w:rFonts w:cs="Tahoma"/>
        </w:rPr>
      </w:pPr>
      <w:r>
        <w:rPr>
          <w:rFonts w:cs="Tahoma"/>
        </w:rPr>
        <w:t>Das derzeit unbebaute Grundstück soll mit den folgenden Baukörpern bebaut werden:</w:t>
      </w:r>
    </w:p>
    <w:p w14:paraId="1CC761D6" w14:textId="77777777" w:rsidR="004F730A" w:rsidRDefault="004F730A" w:rsidP="004F730A">
      <w:pPr>
        <w:pStyle w:val="Listenabsatz"/>
        <w:numPr>
          <w:ilvl w:val="0"/>
          <w:numId w:val="44"/>
        </w:numPr>
        <w:spacing w:line="360" w:lineRule="auto"/>
        <w:jc w:val="both"/>
        <w:rPr>
          <w:rFonts w:cs="Tahoma"/>
        </w:rPr>
      </w:pPr>
      <w:r>
        <w:rPr>
          <w:rFonts w:cs="Tahoma"/>
        </w:rPr>
        <w:t>Parkhaus 1+2 (ggf. können die Baukörper zusammengeführt/verbunden werden)</w:t>
      </w:r>
    </w:p>
    <w:p w14:paraId="280104C4" w14:textId="77777777" w:rsidR="004F730A" w:rsidRDefault="004F730A" w:rsidP="004F730A">
      <w:pPr>
        <w:pStyle w:val="Listenabsatz"/>
        <w:numPr>
          <w:ilvl w:val="0"/>
          <w:numId w:val="45"/>
        </w:numPr>
        <w:spacing w:line="360" w:lineRule="auto"/>
        <w:jc w:val="both"/>
        <w:rPr>
          <w:rFonts w:cs="Tahoma"/>
        </w:rPr>
      </w:pPr>
      <w:r>
        <w:rPr>
          <w:rFonts w:cs="Tahoma"/>
        </w:rPr>
        <w:t>Parkflächen für Dienstfahrzeuge, Kolonnenfahrzeuge und PKWs der Mitarbeitenden</w:t>
      </w:r>
    </w:p>
    <w:p w14:paraId="4A20AB9E" w14:textId="77777777" w:rsidR="004F730A" w:rsidRDefault="004F730A" w:rsidP="004F730A">
      <w:pPr>
        <w:pStyle w:val="Listenabsatz"/>
        <w:numPr>
          <w:ilvl w:val="0"/>
          <w:numId w:val="44"/>
        </w:numPr>
        <w:spacing w:line="360" w:lineRule="auto"/>
        <w:jc w:val="both"/>
        <w:rPr>
          <w:rFonts w:cs="Tahoma"/>
        </w:rPr>
      </w:pPr>
      <w:r>
        <w:rPr>
          <w:rFonts w:cs="Tahoma"/>
        </w:rPr>
        <w:t>Lager + Verwaltung</w:t>
      </w:r>
    </w:p>
    <w:p w14:paraId="6264B320" w14:textId="77777777" w:rsidR="004F730A" w:rsidRDefault="004F730A" w:rsidP="004F730A">
      <w:pPr>
        <w:pStyle w:val="Listenabsatz"/>
        <w:numPr>
          <w:ilvl w:val="0"/>
          <w:numId w:val="45"/>
        </w:numPr>
        <w:spacing w:line="360" w:lineRule="auto"/>
        <w:jc w:val="both"/>
        <w:rPr>
          <w:rFonts w:cs="Tahoma"/>
        </w:rPr>
      </w:pPr>
      <w:r>
        <w:rPr>
          <w:rFonts w:cs="Tahoma"/>
        </w:rPr>
        <w:t>Lagerflächen für Materialien, Anbaugeräte, Arbeitsgeräte</w:t>
      </w:r>
    </w:p>
    <w:p w14:paraId="4C38AD96" w14:textId="77777777" w:rsidR="004F730A" w:rsidRDefault="004F730A" w:rsidP="004F730A">
      <w:pPr>
        <w:pStyle w:val="Listenabsatz"/>
        <w:numPr>
          <w:ilvl w:val="0"/>
          <w:numId w:val="45"/>
        </w:numPr>
        <w:spacing w:line="360" w:lineRule="auto"/>
        <w:jc w:val="both"/>
        <w:rPr>
          <w:rFonts w:cs="Tahoma"/>
        </w:rPr>
      </w:pPr>
      <w:r>
        <w:rPr>
          <w:rFonts w:cs="Tahoma"/>
        </w:rPr>
        <w:t>Büro- und Sozialräume für Verwaltung, Aufenthalt und Umkleiden</w:t>
      </w:r>
    </w:p>
    <w:p w14:paraId="7B9105AA" w14:textId="3B22E360" w:rsidR="004F730A" w:rsidRPr="00B9487A" w:rsidRDefault="004F730A" w:rsidP="00B9487A">
      <w:pPr>
        <w:pStyle w:val="Listenabsatz"/>
        <w:numPr>
          <w:ilvl w:val="0"/>
          <w:numId w:val="44"/>
        </w:numPr>
        <w:spacing w:line="360" w:lineRule="auto"/>
        <w:jc w:val="both"/>
        <w:rPr>
          <w:rFonts w:cs="Tahoma"/>
        </w:rPr>
      </w:pPr>
      <w:r>
        <w:rPr>
          <w:rFonts w:cs="Tahoma"/>
        </w:rPr>
        <w:t>Schüttboxen</w:t>
      </w:r>
    </w:p>
    <w:p w14:paraId="059344F8" w14:textId="77777777" w:rsidR="004F730A" w:rsidRDefault="004F730A" w:rsidP="004F730A">
      <w:pPr>
        <w:pStyle w:val="Listenabsatz"/>
        <w:numPr>
          <w:ilvl w:val="0"/>
          <w:numId w:val="45"/>
        </w:numPr>
        <w:spacing w:line="360" w:lineRule="auto"/>
        <w:jc w:val="both"/>
        <w:rPr>
          <w:rFonts w:cs="Tahoma"/>
        </w:rPr>
      </w:pPr>
      <w:r>
        <w:rPr>
          <w:rFonts w:cs="Tahoma"/>
        </w:rPr>
        <w:t>Schüttboxen als Materiallager</w:t>
      </w:r>
    </w:p>
    <w:p w14:paraId="7DC99B75" w14:textId="77777777" w:rsidR="004F730A" w:rsidRDefault="004F730A" w:rsidP="004F730A">
      <w:pPr>
        <w:pStyle w:val="Listenabsatz"/>
        <w:numPr>
          <w:ilvl w:val="0"/>
          <w:numId w:val="44"/>
        </w:numPr>
        <w:spacing w:line="360" w:lineRule="auto"/>
        <w:jc w:val="both"/>
        <w:rPr>
          <w:rFonts w:cs="Tahoma"/>
        </w:rPr>
      </w:pPr>
      <w:r>
        <w:rPr>
          <w:rFonts w:cs="Tahoma"/>
        </w:rPr>
        <w:t>Gefahrstoffcontainer</w:t>
      </w:r>
    </w:p>
    <w:p w14:paraId="3A5DCEA4" w14:textId="77777777" w:rsidR="004F730A" w:rsidRDefault="004F730A" w:rsidP="004F730A">
      <w:pPr>
        <w:pStyle w:val="Listenabsatz"/>
        <w:numPr>
          <w:ilvl w:val="0"/>
          <w:numId w:val="44"/>
        </w:numPr>
        <w:spacing w:line="360" w:lineRule="auto"/>
        <w:jc w:val="both"/>
        <w:rPr>
          <w:rFonts w:cs="Tahoma"/>
        </w:rPr>
      </w:pPr>
      <w:r>
        <w:rPr>
          <w:rFonts w:cs="Tahoma"/>
        </w:rPr>
        <w:t>Trafo</w:t>
      </w:r>
    </w:p>
    <w:p w14:paraId="3BCD3C3A" w14:textId="77777777" w:rsidR="004F730A" w:rsidRDefault="004F730A" w:rsidP="004F730A">
      <w:pPr>
        <w:pStyle w:val="Listenabsatz"/>
        <w:numPr>
          <w:ilvl w:val="0"/>
          <w:numId w:val="44"/>
        </w:numPr>
        <w:spacing w:line="360" w:lineRule="auto"/>
        <w:jc w:val="both"/>
        <w:rPr>
          <w:rFonts w:cs="Tahoma"/>
        </w:rPr>
      </w:pPr>
      <w:r>
        <w:rPr>
          <w:rFonts w:cs="Tahoma"/>
        </w:rPr>
        <w:t>Außenanlagen und E-Ladeinfrastruktur</w:t>
      </w:r>
      <w:commentRangeEnd w:id="1"/>
      <w:r w:rsidR="002E26F7">
        <w:rPr>
          <w:rStyle w:val="Kommentarzeichen"/>
          <w:rFonts w:cs="Tahoma"/>
          <w:szCs w:val="22"/>
        </w:rPr>
        <w:commentReference w:id="1"/>
      </w:r>
    </w:p>
    <w:p w14:paraId="2C968148" w14:textId="675D9FE4" w:rsidR="00C00C1B" w:rsidRPr="004F730A" w:rsidRDefault="004F730A" w:rsidP="004F730A">
      <w:pPr>
        <w:rPr>
          <w:rFonts w:cs="Tahoma"/>
          <w:b/>
          <w:bCs/>
        </w:rPr>
      </w:pPr>
      <w:r w:rsidRPr="00E64C0E">
        <w:rPr>
          <w:rFonts w:cs="Tahoma"/>
          <w:b/>
          <w:bCs/>
        </w:rPr>
        <w:t>(Bei der Außenanlagenplanung ist zu beachten, dass die Grundstücksentwässerung ggf. eine tiefergehende Planung benötigen wird aufgrund der komplexen Entwässerungssituation)</w:t>
      </w:r>
    </w:p>
    <w:p w14:paraId="24EA6E91" w14:textId="2AAA2F7D" w:rsidR="00C00C1B" w:rsidRPr="004128EE" w:rsidRDefault="00C00C1B" w:rsidP="004128EE">
      <w:pPr>
        <w:pStyle w:val="Listenabsatz"/>
        <w:spacing w:line="276" w:lineRule="auto"/>
        <w:ind w:left="567"/>
        <w:jc w:val="both"/>
        <w:rPr>
          <w:rFonts w:ascii="Arial" w:hAnsi="Arial" w:cs="Arial"/>
          <w:sz w:val="20"/>
        </w:rPr>
      </w:pPr>
      <w:r w:rsidRPr="004128EE">
        <w:rPr>
          <w:rFonts w:ascii="Arial" w:hAnsi="Arial" w:cs="Arial"/>
          <w:sz w:val="20"/>
        </w:rPr>
        <w:lastRenderedPageBreak/>
        <w:t xml:space="preserve">Für dieses Gesamtbauprojekt sollen gegenständlich Projektsteuerungsleistungen gem. AHO (Ausschuss der Verbände und Kammern der Ingenieure und Architekten für die Honorarordnung e. V.), Heft Nr. 9, Projektmanagementleistungen in der Bau- und Immobilienwirtschaft, Stand </w:t>
      </w:r>
      <w:r w:rsidR="00F977E5">
        <w:rPr>
          <w:rFonts w:ascii="Arial" w:hAnsi="Arial" w:cs="Arial"/>
          <w:sz w:val="20"/>
        </w:rPr>
        <w:t>Mai 2025</w:t>
      </w:r>
      <w:r w:rsidRPr="004128EE">
        <w:rPr>
          <w:rFonts w:ascii="Arial" w:hAnsi="Arial" w:cs="Arial"/>
          <w:sz w:val="20"/>
        </w:rPr>
        <w:t>, vergeben werden.</w:t>
      </w:r>
    </w:p>
    <w:p w14:paraId="3FCE2676" w14:textId="77777777" w:rsidR="00C3247F" w:rsidRPr="004128EE" w:rsidRDefault="00C3247F" w:rsidP="004128EE">
      <w:pPr>
        <w:pStyle w:val="Listenabsatz"/>
        <w:spacing w:line="276" w:lineRule="auto"/>
        <w:ind w:left="567"/>
        <w:jc w:val="both"/>
        <w:rPr>
          <w:rFonts w:ascii="Arial" w:hAnsi="Arial" w:cs="Arial"/>
          <w:sz w:val="20"/>
        </w:rPr>
      </w:pPr>
    </w:p>
    <w:p w14:paraId="50A0681F" w14:textId="11004875" w:rsidR="00C00C1B" w:rsidRPr="009A1EB7" w:rsidRDefault="00C00C1B" w:rsidP="004128EE">
      <w:pPr>
        <w:pStyle w:val="Listenabsatz"/>
        <w:spacing w:line="276" w:lineRule="auto"/>
        <w:ind w:left="567"/>
        <w:jc w:val="both"/>
        <w:rPr>
          <w:rFonts w:ascii="Arial" w:hAnsi="Arial" w:cs="Arial"/>
          <w:color w:val="FF0000"/>
          <w:sz w:val="20"/>
        </w:rPr>
      </w:pPr>
      <w:r w:rsidRPr="004128EE">
        <w:rPr>
          <w:rFonts w:ascii="Arial" w:hAnsi="Arial" w:cs="Arial"/>
          <w:sz w:val="20"/>
        </w:rPr>
        <w:t>Der Auftrag umfasst konkret die Leistungen des Leistungsbildes Projektsteuerung im Sinne des § 2, AHO, für die Projektstufe</w:t>
      </w:r>
      <w:r w:rsidR="009A1EB7">
        <w:rPr>
          <w:rFonts w:ascii="Arial" w:hAnsi="Arial" w:cs="Arial"/>
          <w:sz w:val="20"/>
        </w:rPr>
        <w:t>n</w:t>
      </w:r>
      <w:r w:rsidRPr="004128EE">
        <w:rPr>
          <w:rFonts w:ascii="Arial" w:hAnsi="Arial" w:cs="Arial"/>
          <w:sz w:val="20"/>
        </w:rPr>
        <w:t xml:space="preserve"> </w:t>
      </w:r>
      <w:r w:rsidR="008F1469">
        <w:rPr>
          <w:rFonts w:ascii="Arial" w:hAnsi="Arial" w:cs="Arial"/>
          <w:b/>
          <w:sz w:val="20"/>
        </w:rPr>
        <w:t xml:space="preserve">1 bis </w:t>
      </w:r>
      <w:r w:rsidR="001A3A80">
        <w:rPr>
          <w:rFonts w:ascii="Arial" w:hAnsi="Arial" w:cs="Arial"/>
          <w:b/>
          <w:sz w:val="20"/>
        </w:rPr>
        <w:t>5</w:t>
      </w:r>
      <w:r w:rsidR="009A1EB7">
        <w:rPr>
          <w:rFonts w:ascii="Arial" w:hAnsi="Arial" w:cs="Arial"/>
          <w:b/>
          <w:sz w:val="20"/>
        </w:rPr>
        <w:t xml:space="preserve"> </w:t>
      </w:r>
      <w:r w:rsidR="009A1EB7">
        <w:rPr>
          <w:rFonts w:ascii="Arial" w:hAnsi="Arial" w:cs="Arial"/>
          <w:sz w:val="20"/>
        </w:rPr>
        <w:t>mit den</w:t>
      </w:r>
      <w:r w:rsidRPr="004128EE">
        <w:rPr>
          <w:rFonts w:ascii="Arial" w:hAnsi="Arial" w:cs="Arial"/>
          <w:sz w:val="20"/>
        </w:rPr>
        <w:t xml:space="preserve"> Handlungsbereich</w:t>
      </w:r>
      <w:r w:rsidR="009A1EB7">
        <w:rPr>
          <w:rFonts w:ascii="Arial" w:hAnsi="Arial" w:cs="Arial"/>
          <w:sz w:val="20"/>
        </w:rPr>
        <w:t>en</w:t>
      </w:r>
      <w:r w:rsidRPr="004128EE">
        <w:rPr>
          <w:rFonts w:ascii="Arial" w:hAnsi="Arial" w:cs="Arial"/>
          <w:sz w:val="20"/>
        </w:rPr>
        <w:t xml:space="preserve"> </w:t>
      </w:r>
      <w:r w:rsidR="009A1EB7">
        <w:rPr>
          <w:rFonts w:ascii="Arial" w:hAnsi="Arial" w:cs="Arial"/>
          <w:sz w:val="20"/>
        </w:rPr>
        <w:t>A-E</w:t>
      </w:r>
      <w:r w:rsidR="008F1469">
        <w:rPr>
          <w:rFonts w:ascii="Arial" w:hAnsi="Arial" w:cs="Arial"/>
          <w:sz w:val="20"/>
        </w:rPr>
        <w:t xml:space="preserve"> inkl. der in der Anlage „Leistungsbild Projektsteuerung“ dargestellten besonderen Leistungen.</w:t>
      </w:r>
      <w:r w:rsidRPr="004128EE">
        <w:rPr>
          <w:rFonts w:ascii="Arial" w:hAnsi="Arial" w:cs="Arial"/>
          <w:sz w:val="20"/>
        </w:rPr>
        <w:t xml:space="preserve"> </w:t>
      </w:r>
      <w:r w:rsidR="008F1469">
        <w:rPr>
          <w:rFonts w:ascii="Arial" w:hAnsi="Arial" w:cs="Arial"/>
          <w:sz w:val="20"/>
        </w:rPr>
        <w:t xml:space="preserve">Es erfolgt eine </w:t>
      </w:r>
      <w:r w:rsidR="001A3A80">
        <w:rPr>
          <w:rFonts w:ascii="Arial" w:hAnsi="Arial" w:cs="Arial"/>
          <w:sz w:val="20"/>
        </w:rPr>
        <w:t>optionale stufenweise</w:t>
      </w:r>
      <w:r w:rsidR="008F1469">
        <w:rPr>
          <w:rFonts w:ascii="Arial" w:hAnsi="Arial" w:cs="Arial"/>
          <w:sz w:val="20"/>
        </w:rPr>
        <w:t xml:space="preserve"> Beauftragung der vorgenannten Projektstufen</w:t>
      </w:r>
      <w:r w:rsidR="008F1469" w:rsidRPr="008F1469">
        <w:rPr>
          <w:rFonts w:ascii="Arial" w:hAnsi="Arial" w:cs="Arial"/>
          <w:sz w:val="20"/>
        </w:rPr>
        <w:t xml:space="preserve"> </w:t>
      </w:r>
      <w:r w:rsidR="008F1469">
        <w:rPr>
          <w:rFonts w:ascii="Arial" w:hAnsi="Arial" w:cs="Arial"/>
          <w:sz w:val="20"/>
        </w:rPr>
        <w:t>mit den Grundleistungen der</w:t>
      </w:r>
      <w:r w:rsidR="008F1469" w:rsidRPr="004128EE">
        <w:rPr>
          <w:rFonts w:ascii="Arial" w:hAnsi="Arial" w:cs="Arial"/>
          <w:sz w:val="20"/>
        </w:rPr>
        <w:t xml:space="preserve"> Handlungsbereiche </w:t>
      </w:r>
      <w:r w:rsidR="008F1469" w:rsidRPr="004E5133">
        <w:rPr>
          <w:rFonts w:ascii="Arial" w:hAnsi="Arial" w:cs="Arial"/>
          <w:b/>
          <w:sz w:val="20"/>
        </w:rPr>
        <w:t>A-E</w:t>
      </w:r>
      <w:r w:rsidR="00C55EFA" w:rsidRPr="00C55EFA">
        <w:rPr>
          <w:rFonts w:ascii="Arial" w:hAnsi="Arial" w:cs="Arial"/>
          <w:sz w:val="20"/>
        </w:rPr>
        <w:t xml:space="preserve"> </w:t>
      </w:r>
      <w:r w:rsidR="00C55EFA">
        <w:rPr>
          <w:rFonts w:ascii="Arial" w:hAnsi="Arial" w:cs="Arial"/>
          <w:sz w:val="20"/>
        </w:rPr>
        <w:t>inkl. der in der Anlage „Leistungsbild Projektsteuerung“ dargestellten besonderen Leistungen</w:t>
      </w:r>
      <w:r w:rsidR="008F1469" w:rsidRPr="004128EE">
        <w:rPr>
          <w:rFonts w:ascii="Arial" w:hAnsi="Arial" w:cs="Arial"/>
          <w:sz w:val="20"/>
        </w:rPr>
        <w:t xml:space="preserve"> gem. § 2 AHO (Ausschuss der Verbände und Kammern der Ingenieure und Architekten für die Honorarordnung e.V.), Heft Nr. 9, Projektmanagementleistungen in der Bau- und Immobilienwirtschaft, Stand </w:t>
      </w:r>
      <w:r w:rsidR="00F977E5">
        <w:rPr>
          <w:rFonts w:ascii="Arial" w:hAnsi="Arial" w:cs="Arial"/>
          <w:sz w:val="20"/>
        </w:rPr>
        <w:t>Mai 2025</w:t>
      </w:r>
      <w:r w:rsidR="008F1469" w:rsidRPr="004128EE">
        <w:rPr>
          <w:rFonts w:ascii="Arial" w:hAnsi="Arial" w:cs="Arial"/>
          <w:sz w:val="20"/>
        </w:rPr>
        <w:t>.</w:t>
      </w:r>
      <w:r w:rsidR="001A3A80">
        <w:rPr>
          <w:rFonts w:ascii="Arial" w:hAnsi="Arial" w:cs="Arial"/>
          <w:sz w:val="20"/>
        </w:rPr>
        <w:t xml:space="preserve"> Die Projektstufe 1 wird fest beauftragt. Der AG behält sich das Recht vor, die Projektstufen 2-5 jeweils separat zu beauftragen. Ein Anspruch auf Beauftragung oder Nachverhandlung der einzelnen Projektstufen 2-5 besteht nicht. </w:t>
      </w:r>
    </w:p>
    <w:p w14:paraId="467F431C" w14:textId="77777777" w:rsidR="00C00C1B" w:rsidRPr="008F1469" w:rsidRDefault="00C00C1B" w:rsidP="008F1469">
      <w:pPr>
        <w:spacing w:line="276" w:lineRule="auto"/>
        <w:jc w:val="both"/>
        <w:rPr>
          <w:rFonts w:ascii="Arial" w:hAnsi="Arial" w:cs="Arial"/>
        </w:rPr>
      </w:pPr>
    </w:p>
    <w:p w14:paraId="1B3E5A19" w14:textId="0855D61A" w:rsidR="00C00C1B" w:rsidRPr="004128EE" w:rsidRDefault="00C00C1B" w:rsidP="004128EE">
      <w:pPr>
        <w:pStyle w:val="Listenabsatz"/>
        <w:spacing w:line="276" w:lineRule="auto"/>
        <w:ind w:left="993" w:hanging="426"/>
        <w:jc w:val="both"/>
        <w:rPr>
          <w:rFonts w:ascii="Arial" w:hAnsi="Arial" w:cs="Arial"/>
          <w:sz w:val="20"/>
          <w:szCs w:val="20"/>
        </w:rPr>
      </w:pPr>
      <w:r w:rsidRPr="004128EE">
        <w:rPr>
          <w:rFonts w:ascii="Arial" w:hAnsi="Arial" w:cs="Arial"/>
          <w:sz w:val="20"/>
          <w:szCs w:val="20"/>
        </w:rPr>
        <w:t xml:space="preserve">Die </w:t>
      </w:r>
      <w:r w:rsidR="00C86E2A" w:rsidRPr="004128EE">
        <w:rPr>
          <w:rFonts w:ascii="Arial" w:hAnsi="Arial" w:cs="Arial"/>
          <w:sz w:val="20"/>
          <w:szCs w:val="20"/>
        </w:rPr>
        <w:t>Projektsteuerungsl</w:t>
      </w:r>
      <w:r w:rsidRPr="004128EE">
        <w:rPr>
          <w:rFonts w:ascii="Arial" w:hAnsi="Arial" w:cs="Arial"/>
          <w:sz w:val="20"/>
          <w:szCs w:val="20"/>
        </w:rPr>
        <w:t xml:space="preserve">eistung wird nicht in Lose aufgeteilt. </w:t>
      </w:r>
    </w:p>
    <w:p w14:paraId="1031F5EA" w14:textId="39B7E7A7" w:rsidR="00897DB7" w:rsidRPr="004128EE" w:rsidRDefault="00897DB7" w:rsidP="004128EE">
      <w:pPr>
        <w:pStyle w:val="VOWOStandardText"/>
        <w:spacing w:line="276" w:lineRule="auto"/>
        <w:jc w:val="both"/>
        <w:rPr>
          <w:rFonts w:ascii="Arial" w:hAnsi="Arial" w:cs="Arial"/>
          <w:sz w:val="20"/>
          <w:szCs w:val="20"/>
          <w:lang w:eastAsia="de-DE"/>
        </w:rPr>
      </w:pPr>
    </w:p>
    <w:p w14:paraId="1AFC463B" w14:textId="77777777" w:rsidR="00696B81" w:rsidRPr="001A3A80" w:rsidRDefault="00696B81" w:rsidP="001A3A80">
      <w:pPr>
        <w:spacing w:line="276" w:lineRule="auto"/>
        <w:rPr>
          <w:rFonts w:ascii="Arial" w:hAnsi="Arial" w:cs="Arial"/>
          <w:sz w:val="20"/>
          <w:szCs w:val="20"/>
        </w:rPr>
      </w:pPr>
    </w:p>
    <w:p w14:paraId="42268C7C" w14:textId="0006024D" w:rsidR="00DE3B31" w:rsidRPr="004128EE" w:rsidRDefault="00DE3B31" w:rsidP="004128EE">
      <w:pPr>
        <w:pStyle w:val="VOWOBereichNummer1"/>
        <w:numPr>
          <w:ilvl w:val="0"/>
          <w:numId w:val="1"/>
        </w:numPr>
        <w:pBdr>
          <w:top w:val="none" w:sz="0" w:space="0" w:color="auto"/>
        </w:pBdr>
        <w:spacing w:before="0" w:after="0" w:line="276" w:lineRule="auto"/>
        <w:rPr>
          <w:rFonts w:ascii="Arial" w:hAnsi="Arial" w:cs="Arial"/>
          <w:sz w:val="20"/>
          <w:szCs w:val="20"/>
        </w:rPr>
      </w:pPr>
      <w:r w:rsidRPr="004128EE">
        <w:rPr>
          <w:rFonts w:ascii="Arial" w:hAnsi="Arial" w:cs="Arial"/>
          <w:sz w:val="20"/>
          <w:szCs w:val="20"/>
        </w:rPr>
        <w:t>Anlagen zur „Aufforderung zur Abgabe eines Angebotes“</w:t>
      </w:r>
    </w:p>
    <w:p w14:paraId="019306F6" w14:textId="77777777" w:rsidR="00D33A9A" w:rsidRPr="004128EE" w:rsidRDefault="00D33A9A" w:rsidP="004128EE">
      <w:pPr>
        <w:pStyle w:val="VOWOStandardText"/>
        <w:spacing w:line="276" w:lineRule="auto"/>
        <w:rPr>
          <w:rFonts w:ascii="Arial" w:hAnsi="Arial" w:cs="Arial"/>
          <w:lang w:eastAsia="de-DE"/>
        </w:rPr>
      </w:pPr>
    </w:p>
    <w:p w14:paraId="0C1C0F04" w14:textId="670CA699" w:rsidR="00DE3B31" w:rsidRPr="001F2CC3" w:rsidRDefault="00EE338F" w:rsidP="001F2CC3">
      <w:pPr>
        <w:pStyle w:val="Listenabsatz"/>
        <w:numPr>
          <w:ilvl w:val="1"/>
          <w:numId w:val="41"/>
        </w:numPr>
        <w:spacing w:line="276" w:lineRule="auto"/>
        <w:rPr>
          <w:rFonts w:ascii="Arial" w:hAnsi="Arial" w:cs="Arial"/>
          <w:sz w:val="20"/>
          <w:szCs w:val="20"/>
        </w:rPr>
      </w:pPr>
      <w:r w:rsidRPr="001F2CC3">
        <w:rPr>
          <w:rFonts w:ascii="Arial" w:hAnsi="Arial" w:cs="Arial"/>
          <w:sz w:val="20"/>
          <w:szCs w:val="20"/>
        </w:rPr>
        <w:t>Unterlagen</w:t>
      </w:r>
      <w:r w:rsidR="00B773AB" w:rsidRPr="001F2CC3">
        <w:rPr>
          <w:rFonts w:ascii="Arial" w:hAnsi="Arial" w:cs="Arial"/>
          <w:sz w:val="20"/>
          <w:szCs w:val="20"/>
        </w:rPr>
        <w:t xml:space="preserve">, </w:t>
      </w:r>
      <w:r w:rsidRPr="001F2CC3">
        <w:rPr>
          <w:rFonts w:ascii="Arial" w:hAnsi="Arial" w:cs="Arial"/>
          <w:sz w:val="20"/>
          <w:szCs w:val="20"/>
        </w:rPr>
        <w:t>die bei</w:t>
      </w:r>
      <w:r w:rsidR="00696B81" w:rsidRPr="001F2CC3">
        <w:rPr>
          <w:rFonts w:ascii="Arial" w:hAnsi="Arial" w:cs="Arial"/>
          <w:sz w:val="20"/>
          <w:szCs w:val="20"/>
        </w:rPr>
        <w:t xml:space="preserve"> der</w:t>
      </w:r>
      <w:r w:rsidRPr="001F2CC3">
        <w:rPr>
          <w:rFonts w:ascii="Arial" w:hAnsi="Arial" w:cs="Arial"/>
          <w:sz w:val="20"/>
          <w:szCs w:val="20"/>
        </w:rPr>
        <w:t xml:space="preserve"> Bieter</w:t>
      </w:r>
      <w:r w:rsidR="00696B81" w:rsidRPr="001F2CC3">
        <w:rPr>
          <w:rFonts w:ascii="Arial" w:hAnsi="Arial" w:cs="Arial"/>
          <w:sz w:val="20"/>
          <w:szCs w:val="20"/>
        </w:rPr>
        <w:t>in</w:t>
      </w:r>
      <w:r w:rsidRPr="001F2CC3">
        <w:rPr>
          <w:rFonts w:ascii="Arial" w:hAnsi="Arial" w:cs="Arial"/>
          <w:sz w:val="20"/>
          <w:szCs w:val="20"/>
        </w:rPr>
        <w:t xml:space="preserve"> verbleiben:</w:t>
      </w:r>
    </w:p>
    <w:p w14:paraId="6A8B14A8" w14:textId="62B8A68E" w:rsidR="006A7410" w:rsidRDefault="006A7410" w:rsidP="004128EE">
      <w:pPr>
        <w:pStyle w:val="Listenabsatz"/>
        <w:numPr>
          <w:ilvl w:val="0"/>
          <w:numId w:val="27"/>
        </w:numPr>
        <w:spacing w:line="276" w:lineRule="auto"/>
        <w:ind w:left="113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Projektbeschreibung inkl. Skizzen</w:t>
      </w:r>
    </w:p>
    <w:p w14:paraId="74A46B63" w14:textId="04C44D3E" w:rsidR="006A7410" w:rsidRDefault="00084AE2" w:rsidP="004128EE">
      <w:pPr>
        <w:pStyle w:val="Listenabsatz"/>
        <w:numPr>
          <w:ilvl w:val="0"/>
          <w:numId w:val="27"/>
        </w:numPr>
        <w:spacing w:line="276" w:lineRule="auto"/>
        <w:ind w:left="113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Leistungsbild Projektsteuerer</w:t>
      </w:r>
    </w:p>
    <w:p w14:paraId="60DA7D83" w14:textId="05984B54" w:rsidR="006A7410" w:rsidRDefault="006A7410" w:rsidP="004128EE">
      <w:pPr>
        <w:pStyle w:val="Listenabsatz"/>
        <w:numPr>
          <w:ilvl w:val="0"/>
          <w:numId w:val="27"/>
        </w:numPr>
        <w:spacing w:line="276" w:lineRule="auto"/>
        <w:ind w:left="113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Vorläufiger Grobterminplan</w:t>
      </w:r>
    </w:p>
    <w:p w14:paraId="2919D3CC" w14:textId="77777777" w:rsidR="006A7410" w:rsidRPr="00623551" w:rsidRDefault="006A7410" w:rsidP="006A7410">
      <w:pPr>
        <w:pStyle w:val="Listenabsatz"/>
        <w:numPr>
          <w:ilvl w:val="0"/>
          <w:numId w:val="27"/>
        </w:numPr>
        <w:spacing w:line="276" w:lineRule="auto"/>
        <w:ind w:left="1134"/>
        <w:rPr>
          <w:rFonts w:ascii="Arial" w:hAnsi="Arial" w:cs="Arial"/>
          <w:sz w:val="20"/>
          <w:szCs w:val="20"/>
        </w:rPr>
      </w:pPr>
      <w:r w:rsidRPr="00623551">
        <w:rPr>
          <w:rFonts w:ascii="Arial" w:hAnsi="Arial" w:cs="Arial"/>
          <w:sz w:val="20"/>
          <w:szCs w:val="20"/>
        </w:rPr>
        <w:t xml:space="preserve">Vergabebedingungen </w:t>
      </w:r>
    </w:p>
    <w:p w14:paraId="2B78D4B0" w14:textId="7C033DD4" w:rsidR="00DE3B31" w:rsidRPr="004128EE" w:rsidRDefault="006A7410" w:rsidP="004128EE">
      <w:pPr>
        <w:pStyle w:val="Listenabsatz"/>
        <w:numPr>
          <w:ilvl w:val="0"/>
          <w:numId w:val="27"/>
        </w:numPr>
        <w:spacing w:line="276" w:lineRule="auto"/>
        <w:ind w:left="113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Bewertungsmatrix</w:t>
      </w:r>
    </w:p>
    <w:p w14:paraId="39D496AC" w14:textId="77777777" w:rsidR="00CD52B0" w:rsidRPr="00623551" w:rsidRDefault="00DE3B31" w:rsidP="004128EE">
      <w:pPr>
        <w:pStyle w:val="Listenabsatz"/>
        <w:numPr>
          <w:ilvl w:val="0"/>
          <w:numId w:val="27"/>
        </w:numPr>
        <w:spacing w:line="276" w:lineRule="auto"/>
        <w:ind w:left="1134"/>
        <w:rPr>
          <w:rFonts w:ascii="Arial" w:hAnsi="Arial" w:cs="Arial"/>
          <w:sz w:val="20"/>
          <w:szCs w:val="20"/>
        </w:rPr>
      </w:pPr>
      <w:r w:rsidRPr="00623551">
        <w:rPr>
          <w:rFonts w:ascii="Arial" w:hAnsi="Arial" w:cs="Arial"/>
          <w:sz w:val="20"/>
          <w:szCs w:val="20"/>
        </w:rPr>
        <w:t>Muster Projektsteuerungsvertrag</w:t>
      </w:r>
    </w:p>
    <w:p w14:paraId="7037B36A" w14:textId="081B9359" w:rsidR="00DE3B31" w:rsidRDefault="00B773AB" w:rsidP="004128EE">
      <w:pPr>
        <w:pStyle w:val="Listenabsatz"/>
        <w:numPr>
          <w:ilvl w:val="0"/>
          <w:numId w:val="27"/>
        </w:numPr>
        <w:spacing w:line="276" w:lineRule="auto"/>
        <w:ind w:left="113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BVB/ </w:t>
      </w:r>
      <w:r w:rsidR="005860C5" w:rsidRPr="004128EE">
        <w:rPr>
          <w:rFonts w:ascii="Arial" w:hAnsi="Arial" w:cs="Arial"/>
          <w:sz w:val="20"/>
          <w:szCs w:val="20"/>
        </w:rPr>
        <w:t>Besondere Vertragsbedingungen Tariftreue/Mindestentlohnung</w:t>
      </w:r>
    </w:p>
    <w:p w14:paraId="24F06220" w14:textId="34F12038" w:rsidR="00B773AB" w:rsidRPr="004128EE" w:rsidRDefault="00B773AB" w:rsidP="004128EE">
      <w:pPr>
        <w:pStyle w:val="Listenabsatz"/>
        <w:numPr>
          <w:ilvl w:val="0"/>
          <w:numId w:val="27"/>
        </w:numPr>
        <w:spacing w:line="276" w:lineRule="auto"/>
        <w:ind w:left="113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Anlage DS-GVO</w:t>
      </w:r>
    </w:p>
    <w:p w14:paraId="23EACB37" w14:textId="77777777" w:rsidR="00DE3B31" w:rsidRPr="004128EE" w:rsidRDefault="00DE3B31" w:rsidP="004128EE">
      <w:pPr>
        <w:pStyle w:val="Listenabsatz"/>
        <w:spacing w:line="276" w:lineRule="auto"/>
        <w:ind w:left="1134"/>
        <w:rPr>
          <w:rFonts w:ascii="Arial" w:hAnsi="Arial" w:cs="Arial"/>
          <w:sz w:val="20"/>
          <w:szCs w:val="20"/>
        </w:rPr>
      </w:pPr>
    </w:p>
    <w:p w14:paraId="0182D16E" w14:textId="0F9C5FED" w:rsidR="00DE3B31" w:rsidRPr="001F2CC3" w:rsidRDefault="00517ADA" w:rsidP="001F2CC3">
      <w:pPr>
        <w:pStyle w:val="Listenabsatz"/>
        <w:numPr>
          <w:ilvl w:val="1"/>
          <w:numId w:val="41"/>
        </w:numPr>
        <w:spacing w:line="276" w:lineRule="auto"/>
        <w:rPr>
          <w:rFonts w:ascii="Arial" w:hAnsi="Arial" w:cs="Arial"/>
          <w:sz w:val="20"/>
          <w:szCs w:val="20"/>
        </w:rPr>
      </w:pPr>
      <w:r w:rsidRPr="001F2CC3">
        <w:rPr>
          <w:rFonts w:ascii="Arial" w:hAnsi="Arial" w:cs="Arial"/>
          <w:sz w:val="20"/>
          <w:szCs w:val="20"/>
        </w:rPr>
        <w:t>Unterlagen</w:t>
      </w:r>
      <w:r w:rsidR="00EE338F" w:rsidRPr="001F2CC3">
        <w:rPr>
          <w:rFonts w:ascii="Arial" w:hAnsi="Arial" w:cs="Arial"/>
          <w:sz w:val="20"/>
          <w:szCs w:val="20"/>
        </w:rPr>
        <w:t xml:space="preserve">, </w:t>
      </w:r>
      <w:r w:rsidR="00DE3B31" w:rsidRPr="001F2CC3">
        <w:rPr>
          <w:rFonts w:ascii="Arial" w:hAnsi="Arial" w:cs="Arial"/>
          <w:sz w:val="20"/>
          <w:szCs w:val="20"/>
        </w:rPr>
        <w:t>die dem Angebot beizufügen sind:</w:t>
      </w:r>
    </w:p>
    <w:p w14:paraId="12A91147" w14:textId="28AE8E32" w:rsidR="00DE3B31" w:rsidRPr="001F2CC3" w:rsidRDefault="00DE3B31" w:rsidP="001F2CC3">
      <w:pPr>
        <w:pStyle w:val="Listenabsatz"/>
        <w:numPr>
          <w:ilvl w:val="2"/>
          <w:numId w:val="41"/>
        </w:numPr>
        <w:spacing w:line="276" w:lineRule="auto"/>
        <w:rPr>
          <w:rFonts w:ascii="Arial" w:hAnsi="Arial" w:cs="Arial"/>
          <w:sz w:val="20"/>
          <w:szCs w:val="20"/>
        </w:rPr>
      </w:pPr>
      <w:r w:rsidRPr="001F2CC3">
        <w:rPr>
          <w:rFonts w:ascii="Arial" w:hAnsi="Arial" w:cs="Arial"/>
          <w:sz w:val="20"/>
          <w:szCs w:val="20"/>
        </w:rPr>
        <w:t>Angebotsschreiben inkl. Anlagen</w:t>
      </w:r>
    </w:p>
    <w:p w14:paraId="36DD4BEA" w14:textId="0B92122F" w:rsidR="00225C27" w:rsidRPr="00003B3C" w:rsidRDefault="00003B3C" w:rsidP="004128EE">
      <w:pPr>
        <w:pStyle w:val="Listenabsatz"/>
        <w:numPr>
          <w:ilvl w:val="0"/>
          <w:numId w:val="27"/>
        </w:numPr>
        <w:spacing w:line="276" w:lineRule="auto"/>
        <w:ind w:left="1134"/>
        <w:rPr>
          <w:rFonts w:ascii="Arial" w:hAnsi="Arial" w:cs="Arial"/>
          <w:sz w:val="20"/>
          <w:szCs w:val="20"/>
        </w:rPr>
      </w:pPr>
      <w:r w:rsidRPr="00003B3C">
        <w:rPr>
          <w:rFonts w:ascii="Arial" w:hAnsi="Arial" w:cs="Arial"/>
          <w:sz w:val="20"/>
          <w:szCs w:val="20"/>
        </w:rPr>
        <w:t>Eigenerklärung Eignung</w:t>
      </w:r>
    </w:p>
    <w:p w14:paraId="7B0879A0" w14:textId="2706660E" w:rsidR="00DE3B31" w:rsidRPr="00003B3C" w:rsidRDefault="00DE3B31" w:rsidP="004B68C4">
      <w:pPr>
        <w:pStyle w:val="Listenabsatz"/>
        <w:numPr>
          <w:ilvl w:val="0"/>
          <w:numId w:val="27"/>
        </w:numPr>
        <w:spacing w:line="276" w:lineRule="auto"/>
        <w:ind w:left="1134"/>
        <w:rPr>
          <w:rFonts w:ascii="Arial" w:hAnsi="Arial" w:cs="Arial"/>
          <w:sz w:val="20"/>
          <w:szCs w:val="20"/>
        </w:rPr>
      </w:pPr>
      <w:r w:rsidRPr="00003B3C">
        <w:rPr>
          <w:rFonts w:ascii="Arial" w:hAnsi="Arial" w:cs="Arial"/>
          <w:sz w:val="20"/>
          <w:szCs w:val="20"/>
        </w:rPr>
        <w:t xml:space="preserve">Formblatt </w:t>
      </w:r>
      <w:r w:rsidR="00225C27" w:rsidRPr="00003B3C">
        <w:rPr>
          <w:rFonts w:ascii="Arial" w:hAnsi="Arial" w:cs="Arial"/>
          <w:sz w:val="20"/>
          <w:szCs w:val="20"/>
        </w:rPr>
        <w:t>„Honorarermittlung“</w:t>
      </w:r>
      <w:r w:rsidRPr="00003B3C">
        <w:rPr>
          <w:rFonts w:ascii="Arial" w:hAnsi="Arial" w:cs="Arial"/>
          <w:sz w:val="20"/>
          <w:szCs w:val="20"/>
        </w:rPr>
        <w:t xml:space="preserve"> (Anlage 1)</w:t>
      </w:r>
    </w:p>
    <w:p w14:paraId="0F2EFA9B" w14:textId="77777777" w:rsidR="00DE3B31" w:rsidRPr="00003B3C" w:rsidRDefault="00DE3B31" w:rsidP="004128EE">
      <w:pPr>
        <w:pStyle w:val="Listenabsatz"/>
        <w:numPr>
          <w:ilvl w:val="0"/>
          <w:numId w:val="27"/>
        </w:numPr>
        <w:spacing w:line="276" w:lineRule="auto"/>
        <w:ind w:left="1134"/>
        <w:rPr>
          <w:rFonts w:ascii="Arial" w:hAnsi="Arial" w:cs="Arial"/>
          <w:sz w:val="20"/>
          <w:szCs w:val="20"/>
        </w:rPr>
      </w:pPr>
      <w:r w:rsidRPr="00003B3C">
        <w:rPr>
          <w:rFonts w:ascii="Arial" w:hAnsi="Arial" w:cs="Arial"/>
          <w:sz w:val="20"/>
          <w:szCs w:val="20"/>
        </w:rPr>
        <w:t>Formblatt „Angaben zur vorgesehenen Person des verantwortlichen und des stellvertretenden Projektsteuerers“ (Anlage 2)</w:t>
      </w:r>
    </w:p>
    <w:p w14:paraId="1850D7C4" w14:textId="77777777" w:rsidR="00DE3B31" w:rsidRPr="00003B3C" w:rsidRDefault="00DE3B31" w:rsidP="004128EE">
      <w:pPr>
        <w:pStyle w:val="Listenabsatz"/>
        <w:numPr>
          <w:ilvl w:val="0"/>
          <w:numId w:val="27"/>
        </w:numPr>
        <w:spacing w:line="276" w:lineRule="auto"/>
        <w:ind w:left="1134"/>
        <w:rPr>
          <w:rFonts w:ascii="Arial" w:hAnsi="Arial" w:cs="Arial"/>
          <w:sz w:val="20"/>
          <w:szCs w:val="20"/>
        </w:rPr>
      </w:pPr>
      <w:r w:rsidRPr="00003B3C">
        <w:rPr>
          <w:rFonts w:ascii="Arial" w:hAnsi="Arial" w:cs="Arial"/>
          <w:sz w:val="20"/>
          <w:szCs w:val="20"/>
        </w:rPr>
        <w:t>Formblatt „Persönliche Referenzen der vorgesehenen Person des verantwortlichen Projektsteuerers“ (Anlage 3)</w:t>
      </w:r>
    </w:p>
    <w:p w14:paraId="70722A4E" w14:textId="77777777" w:rsidR="00DE3B31" w:rsidRPr="00003B3C" w:rsidRDefault="00DE3B31" w:rsidP="004128EE">
      <w:pPr>
        <w:pStyle w:val="Listenabsatz"/>
        <w:numPr>
          <w:ilvl w:val="0"/>
          <w:numId w:val="27"/>
        </w:numPr>
        <w:spacing w:line="276" w:lineRule="auto"/>
        <w:ind w:left="1134"/>
        <w:rPr>
          <w:rFonts w:ascii="Arial" w:hAnsi="Arial" w:cs="Arial"/>
          <w:sz w:val="20"/>
          <w:szCs w:val="20"/>
        </w:rPr>
      </w:pPr>
      <w:r w:rsidRPr="00003B3C">
        <w:rPr>
          <w:rFonts w:ascii="Arial" w:hAnsi="Arial" w:cs="Arial"/>
          <w:sz w:val="20"/>
          <w:szCs w:val="20"/>
        </w:rPr>
        <w:t>Formblatt „Persönliche Referenzen der vorgesehenen Person des stellvertretenden Projektsteuerers“ (Anlage 4)</w:t>
      </w:r>
    </w:p>
    <w:p w14:paraId="66CDE3B3" w14:textId="005FFE18" w:rsidR="00DE3B31" w:rsidRPr="00003B3C" w:rsidRDefault="00DE3B31" w:rsidP="004128EE">
      <w:pPr>
        <w:pStyle w:val="Listenabsatz"/>
        <w:numPr>
          <w:ilvl w:val="0"/>
          <w:numId w:val="27"/>
        </w:numPr>
        <w:spacing w:line="276" w:lineRule="auto"/>
        <w:ind w:left="1134"/>
        <w:rPr>
          <w:rFonts w:ascii="Arial" w:hAnsi="Arial" w:cs="Arial"/>
          <w:sz w:val="20"/>
          <w:szCs w:val="20"/>
        </w:rPr>
      </w:pPr>
      <w:r w:rsidRPr="00003B3C">
        <w:rPr>
          <w:rFonts w:ascii="Arial" w:hAnsi="Arial" w:cs="Arial"/>
          <w:sz w:val="20"/>
          <w:szCs w:val="20"/>
        </w:rPr>
        <w:t>Ideenskizze Leistungserbringung - Projektablauf (Anlage 5)</w:t>
      </w:r>
    </w:p>
    <w:p w14:paraId="03A5437D" w14:textId="77777777" w:rsidR="00DE3B31" w:rsidRDefault="00DE3B31" w:rsidP="004128EE">
      <w:pPr>
        <w:pStyle w:val="Listenabsatz"/>
        <w:numPr>
          <w:ilvl w:val="0"/>
          <w:numId w:val="27"/>
        </w:numPr>
        <w:spacing w:line="276" w:lineRule="auto"/>
        <w:ind w:left="1134"/>
        <w:rPr>
          <w:rFonts w:ascii="Arial" w:hAnsi="Arial" w:cs="Arial"/>
          <w:sz w:val="20"/>
          <w:szCs w:val="20"/>
        </w:rPr>
      </w:pPr>
      <w:r w:rsidRPr="00003B3C">
        <w:rPr>
          <w:rFonts w:ascii="Arial" w:hAnsi="Arial" w:cs="Arial"/>
          <w:sz w:val="20"/>
          <w:szCs w:val="20"/>
        </w:rPr>
        <w:t>Ideenskizze Leistungserbringung - Termin-/Kostensteuerung (Anlage 6)</w:t>
      </w:r>
    </w:p>
    <w:p w14:paraId="4EB8EF0A" w14:textId="1368DE26" w:rsidR="001A3A80" w:rsidRPr="00003B3C" w:rsidRDefault="001A3A80" w:rsidP="004128EE">
      <w:pPr>
        <w:pStyle w:val="Listenabsatz"/>
        <w:numPr>
          <w:ilvl w:val="0"/>
          <w:numId w:val="27"/>
        </w:numPr>
        <w:spacing w:line="276" w:lineRule="auto"/>
        <w:ind w:left="113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Ideenskizze BIM-Management (Anlage 7)</w:t>
      </w:r>
    </w:p>
    <w:p w14:paraId="2AD9AC7F" w14:textId="59D3D1BC" w:rsidR="001A3A80" w:rsidRDefault="00631EAA" w:rsidP="00A51729">
      <w:pPr>
        <w:pStyle w:val="Listenabsatz"/>
        <w:numPr>
          <w:ilvl w:val="2"/>
          <w:numId w:val="41"/>
        </w:numPr>
        <w:spacing w:line="276" w:lineRule="auto"/>
        <w:rPr>
          <w:rFonts w:ascii="Arial" w:hAnsi="Arial" w:cs="Arial"/>
          <w:sz w:val="20"/>
          <w:szCs w:val="20"/>
        </w:rPr>
      </w:pPr>
      <w:r w:rsidRPr="00003B3C">
        <w:rPr>
          <w:rFonts w:ascii="Arial" w:hAnsi="Arial" w:cs="Arial"/>
          <w:sz w:val="20"/>
          <w:szCs w:val="20"/>
        </w:rPr>
        <w:t>Verpflichtungserklärung Scientology Schutzklausel</w:t>
      </w:r>
    </w:p>
    <w:p w14:paraId="68BE28C5" w14:textId="77777777" w:rsidR="00A51729" w:rsidRPr="00A51729" w:rsidRDefault="00A51729" w:rsidP="00A51729">
      <w:pPr>
        <w:pStyle w:val="Listenabsatz"/>
        <w:spacing w:line="276" w:lineRule="auto"/>
        <w:ind w:left="1440"/>
        <w:rPr>
          <w:rFonts w:ascii="Arial" w:hAnsi="Arial" w:cs="Arial"/>
          <w:sz w:val="20"/>
          <w:szCs w:val="20"/>
        </w:rPr>
      </w:pPr>
    </w:p>
    <w:p w14:paraId="28E46FA5" w14:textId="7287CE56" w:rsidR="001F2CC3" w:rsidRDefault="001F2CC3" w:rsidP="001F2CC3">
      <w:pPr>
        <w:pStyle w:val="VOWOBereichNummer1"/>
        <w:numPr>
          <w:ilvl w:val="0"/>
          <w:numId w:val="1"/>
        </w:numPr>
        <w:pBdr>
          <w:top w:val="none" w:sz="0" w:space="0" w:color="auto"/>
        </w:pBdr>
        <w:spacing w:before="0" w:after="0" w:line="240" w:lineRule="exact"/>
        <w:ind w:left="567" w:hanging="56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Nebenangebote</w:t>
      </w:r>
    </w:p>
    <w:p w14:paraId="70DCA9F6" w14:textId="77777777" w:rsidR="001F2CC3" w:rsidRPr="001F2CC3" w:rsidRDefault="001F2CC3" w:rsidP="001F2CC3">
      <w:pPr>
        <w:pStyle w:val="VOWOStandardText"/>
        <w:rPr>
          <w:lang w:eastAsia="de-DE"/>
        </w:rPr>
      </w:pPr>
    </w:p>
    <w:p w14:paraId="1C75E967" w14:textId="5C712AE4" w:rsidR="001F2CC3" w:rsidRPr="001F2CC3" w:rsidRDefault="001F2CC3" w:rsidP="001F2CC3">
      <w:pPr>
        <w:pStyle w:val="VOWOBereichNummer1"/>
        <w:numPr>
          <w:ilvl w:val="0"/>
          <w:numId w:val="0"/>
        </w:numPr>
        <w:pBdr>
          <w:top w:val="none" w:sz="0" w:space="0" w:color="auto"/>
        </w:pBdr>
        <w:spacing w:before="0" w:after="0" w:line="240" w:lineRule="exact"/>
        <w:ind w:left="567"/>
        <w:rPr>
          <w:rFonts w:ascii="Arial" w:hAnsi="Arial" w:cs="Arial"/>
          <w:b w:val="0"/>
          <w:sz w:val="20"/>
          <w:szCs w:val="20"/>
        </w:rPr>
      </w:pPr>
      <w:r w:rsidRPr="001F2CC3">
        <w:rPr>
          <w:rFonts w:ascii="Arial" w:hAnsi="Arial" w:cs="Arial"/>
          <w:b w:val="0"/>
          <w:sz w:val="20"/>
          <w:szCs w:val="20"/>
        </w:rPr>
        <w:t>Nebenangebote sind nicht zugelassen</w:t>
      </w:r>
      <w:r>
        <w:rPr>
          <w:rFonts w:ascii="Arial" w:hAnsi="Arial" w:cs="Arial"/>
          <w:b w:val="0"/>
          <w:sz w:val="20"/>
          <w:szCs w:val="20"/>
        </w:rPr>
        <w:t>.</w:t>
      </w:r>
    </w:p>
    <w:p w14:paraId="14356434" w14:textId="77777777" w:rsidR="002C667D" w:rsidRDefault="002C667D" w:rsidP="004128EE">
      <w:pPr>
        <w:pStyle w:val="VOWOStandardText"/>
        <w:spacing w:line="276" w:lineRule="auto"/>
        <w:rPr>
          <w:rFonts w:ascii="Arial" w:hAnsi="Arial" w:cs="Arial"/>
          <w:sz w:val="20"/>
          <w:szCs w:val="20"/>
        </w:rPr>
      </w:pPr>
    </w:p>
    <w:p w14:paraId="7C8755A6" w14:textId="77777777" w:rsidR="001F2CC3" w:rsidRDefault="001F2CC3" w:rsidP="004128EE">
      <w:pPr>
        <w:pStyle w:val="VOWOStandardText"/>
        <w:spacing w:line="276" w:lineRule="auto"/>
        <w:rPr>
          <w:rFonts w:ascii="Arial" w:hAnsi="Arial" w:cs="Arial"/>
          <w:sz w:val="20"/>
          <w:szCs w:val="20"/>
        </w:rPr>
      </w:pPr>
    </w:p>
    <w:p w14:paraId="105B342B" w14:textId="4F7E94CD" w:rsidR="007A720E" w:rsidRPr="007A720E" w:rsidRDefault="007A720E" w:rsidP="007A720E">
      <w:pPr>
        <w:pStyle w:val="VOWOStandardText"/>
        <w:ind w:left="567" w:hanging="567"/>
        <w:rPr>
          <w:rFonts w:ascii="Arial" w:eastAsia="Times New Roman" w:hAnsi="Arial" w:cs="Arial"/>
          <w:b/>
          <w:bCs/>
          <w:sz w:val="20"/>
          <w:szCs w:val="20"/>
          <w:lang w:eastAsia="de-DE"/>
        </w:rPr>
      </w:pPr>
      <w:r>
        <w:rPr>
          <w:rFonts w:ascii="Arial" w:eastAsia="Times New Roman" w:hAnsi="Arial" w:cs="Arial"/>
          <w:b/>
          <w:bCs/>
          <w:sz w:val="20"/>
          <w:szCs w:val="20"/>
          <w:lang w:eastAsia="de-DE"/>
        </w:rPr>
        <w:t>5.</w:t>
      </w:r>
      <w:r>
        <w:rPr>
          <w:rFonts w:ascii="Arial" w:eastAsia="Times New Roman" w:hAnsi="Arial" w:cs="Arial"/>
          <w:b/>
          <w:bCs/>
          <w:sz w:val="20"/>
          <w:szCs w:val="20"/>
          <w:lang w:eastAsia="de-DE"/>
        </w:rPr>
        <w:tab/>
      </w:r>
      <w:r w:rsidRPr="007A720E">
        <w:rPr>
          <w:rFonts w:ascii="Arial" w:eastAsia="Times New Roman" w:hAnsi="Arial" w:cs="Arial"/>
          <w:b/>
          <w:bCs/>
          <w:sz w:val="20"/>
          <w:szCs w:val="20"/>
          <w:lang w:eastAsia="de-DE"/>
        </w:rPr>
        <w:t>Stelle, an die sich interessierte Unternehmen oder Bieter zur N</w:t>
      </w:r>
      <w:r>
        <w:rPr>
          <w:rFonts w:ascii="Arial" w:eastAsia="Times New Roman" w:hAnsi="Arial" w:cs="Arial"/>
          <w:b/>
          <w:bCs/>
          <w:sz w:val="20"/>
          <w:szCs w:val="20"/>
          <w:lang w:eastAsia="de-DE"/>
        </w:rPr>
        <w:t xml:space="preserve">achprüfung behaupteter Verstöße </w:t>
      </w:r>
      <w:r w:rsidRPr="007A720E">
        <w:rPr>
          <w:rFonts w:ascii="Arial" w:eastAsia="Times New Roman" w:hAnsi="Arial" w:cs="Arial"/>
          <w:b/>
          <w:bCs/>
          <w:sz w:val="20"/>
          <w:szCs w:val="20"/>
          <w:lang w:eastAsia="de-DE"/>
        </w:rPr>
        <w:t xml:space="preserve">gegen die Vergabebestimmungen wenden können </w:t>
      </w:r>
    </w:p>
    <w:p w14:paraId="15ED0E7F" w14:textId="77777777" w:rsidR="007A720E" w:rsidRPr="007A720E" w:rsidRDefault="007A720E" w:rsidP="007A720E">
      <w:pPr>
        <w:pStyle w:val="VOWOStandardText"/>
        <w:rPr>
          <w:rFonts w:ascii="Arial" w:eastAsia="Times New Roman" w:hAnsi="Arial" w:cs="Arial"/>
          <w:b/>
          <w:bCs/>
          <w:sz w:val="20"/>
          <w:szCs w:val="20"/>
          <w:lang w:eastAsia="de-DE"/>
        </w:rPr>
      </w:pPr>
    </w:p>
    <w:p w14:paraId="0BFB7FB1" w14:textId="0E7B9652" w:rsidR="007A720E" w:rsidRPr="00590DF0" w:rsidRDefault="007A720E" w:rsidP="007A720E">
      <w:pPr>
        <w:pStyle w:val="VOWOStandardText"/>
        <w:rPr>
          <w:rFonts w:ascii="Arial" w:eastAsia="Times New Roman" w:hAnsi="Arial" w:cs="Arial"/>
          <w:b/>
          <w:bCs/>
          <w:sz w:val="20"/>
          <w:szCs w:val="20"/>
          <w:lang w:eastAsia="de-DE"/>
        </w:rPr>
      </w:pPr>
      <w:r>
        <w:rPr>
          <w:rFonts w:ascii="Arial" w:eastAsia="Times New Roman" w:hAnsi="Arial" w:cs="Arial"/>
          <w:b/>
          <w:bCs/>
          <w:sz w:val="20"/>
          <w:szCs w:val="20"/>
          <w:lang w:eastAsia="de-DE"/>
        </w:rPr>
        <w:t xml:space="preserve"> </w:t>
      </w:r>
      <w:r>
        <w:rPr>
          <w:rFonts w:ascii="Arial" w:eastAsia="Times New Roman" w:hAnsi="Arial" w:cs="Arial"/>
          <w:b/>
          <w:bCs/>
          <w:sz w:val="20"/>
          <w:szCs w:val="20"/>
          <w:lang w:eastAsia="de-DE"/>
        </w:rPr>
        <w:tab/>
      </w:r>
      <w:r w:rsidRPr="00590DF0">
        <w:rPr>
          <w:rFonts w:ascii="Arial" w:eastAsia="Times New Roman" w:hAnsi="Arial" w:cs="Arial"/>
          <w:b/>
          <w:bCs/>
          <w:sz w:val="20"/>
          <w:szCs w:val="20"/>
          <w:lang w:eastAsia="de-DE"/>
        </w:rPr>
        <w:t xml:space="preserve">Vergabekammer (§ 156 GWB): </w:t>
      </w:r>
    </w:p>
    <w:p w14:paraId="4A5E5DAD" w14:textId="0A6E0963" w:rsidR="007A720E" w:rsidRPr="007A720E" w:rsidRDefault="007A720E" w:rsidP="007A720E">
      <w:pPr>
        <w:pStyle w:val="VOWOStandardText"/>
        <w:ind w:firstLine="708"/>
        <w:rPr>
          <w:rFonts w:ascii="Arial" w:eastAsia="Times New Roman" w:hAnsi="Arial" w:cs="Arial"/>
          <w:bCs/>
          <w:sz w:val="20"/>
          <w:szCs w:val="20"/>
          <w:lang w:eastAsia="de-DE"/>
        </w:rPr>
      </w:pPr>
      <w:r w:rsidRPr="007A720E">
        <w:rPr>
          <w:rFonts w:ascii="Arial" w:eastAsia="Times New Roman" w:hAnsi="Arial" w:cs="Arial"/>
          <w:bCs/>
          <w:sz w:val="20"/>
          <w:szCs w:val="20"/>
          <w:lang w:eastAsia="de-DE"/>
        </w:rPr>
        <w:t xml:space="preserve">Name: Vergabekammer </w:t>
      </w:r>
      <w:r w:rsidR="00A96E95">
        <w:rPr>
          <w:rFonts w:ascii="Arial" w:eastAsia="Times New Roman" w:hAnsi="Arial" w:cs="Arial"/>
          <w:bCs/>
          <w:sz w:val="20"/>
          <w:szCs w:val="20"/>
          <w:lang w:eastAsia="de-DE"/>
        </w:rPr>
        <w:t>Westfalen</w:t>
      </w:r>
    </w:p>
    <w:p w14:paraId="213C8E6A" w14:textId="316E3286" w:rsidR="007A720E" w:rsidRPr="007A720E" w:rsidRDefault="007A720E" w:rsidP="007A720E">
      <w:pPr>
        <w:pStyle w:val="VOWOStandardText"/>
        <w:ind w:firstLine="708"/>
        <w:rPr>
          <w:rFonts w:ascii="Arial" w:eastAsia="Times New Roman" w:hAnsi="Arial" w:cs="Arial"/>
          <w:bCs/>
          <w:sz w:val="20"/>
          <w:szCs w:val="20"/>
          <w:lang w:eastAsia="de-DE"/>
        </w:rPr>
      </w:pPr>
      <w:r w:rsidRPr="007A720E">
        <w:rPr>
          <w:rFonts w:ascii="Arial" w:eastAsia="Times New Roman" w:hAnsi="Arial" w:cs="Arial"/>
          <w:bCs/>
          <w:sz w:val="20"/>
          <w:szCs w:val="20"/>
          <w:lang w:eastAsia="de-DE"/>
        </w:rPr>
        <w:t xml:space="preserve">Straße: </w:t>
      </w:r>
      <w:r w:rsidR="00A96E95">
        <w:rPr>
          <w:rFonts w:ascii="Arial" w:eastAsia="Times New Roman" w:hAnsi="Arial" w:cs="Arial"/>
          <w:bCs/>
          <w:sz w:val="20"/>
          <w:szCs w:val="20"/>
          <w:lang w:eastAsia="de-DE"/>
        </w:rPr>
        <w:t>Albrecht-Thaer Straße 9</w:t>
      </w:r>
    </w:p>
    <w:p w14:paraId="51284001" w14:textId="623FB2E6" w:rsidR="00A96E95" w:rsidRPr="007A720E" w:rsidRDefault="007A720E" w:rsidP="00A96E95">
      <w:pPr>
        <w:pStyle w:val="VOWOStandardText"/>
        <w:ind w:firstLine="708"/>
        <w:rPr>
          <w:rFonts w:ascii="Arial" w:eastAsia="Times New Roman" w:hAnsi="Arial" w:cs="Arial"/>
          <w:bCs/>
          <w:sz w:val="20"/>
          <w:szCs w:val="20"/>
          <w:lang w:eastAsia="de-DE"/>
        </w:rPr>
      </w:pPr>
      <w:r w:rsidRPr="007A720E">
        <w:rPr>
          <w:rFonts w:ascii="Arial" w:eastAsia="Times New Roman" w:hAnsi="Arial" w:cs="Arial"/>
          <w:bCs/>
          <w:sz w:val="20"/>
          <w:szCs w:val="20"/>
          <w:lang w:eastAsia="de-DE"/>
        </w:rPr>
        <w:t xml:space="preserve">PLZ/Ort: </w:t>
      </w:r>
      <w:r w:rsidR="00A96E95">
        <w:rPr>
          <w:rFonts w:ascii="Arial" w:eastAsia="Times New Roman" w:hAnsi="Arial" w:cs="Arial"/>
          <w:bCs/>
          <w:sz w:val="20"/>
          <w:szCs w:val="20"/>
          <w:lang w:eastAsia="de-DE"/>
        </w:rPr>
        <w:t>48147 Münster</w:t>
      </w:r>
    </w:p>
    <w:p w14:paraId="761945EB" w14:textId="39914942" w:rsidR="007A720E" w:rsidRPr="007A720E" w:rsidRDefault="007A720E" w:rsidP="007A720E">
      <w:pPr>
        <w:pStyle w:val="VOWOStandardText"/>
        <w:ind w:firstLine="708"/>
        <w:rPr>
          <w:rFonts w:ascii="Arial" w:eastAsia="Times New Roman" w:hAnsi="Arial" w:cs="Arial"/>
          <w:bCs/>
          <w:sz w:val="20"/>
          <w:szCs w:val="20"/>
          <w:lang w:eastAsia="de-DE"/>
        </w:rPr>
      </w:pPr>
      <w:r w:rsidRPr="007A720E">
        <w:rPr>
          <w:rFonts w:ascii="Arial" w:eastAsia="Times New Roman" w:hAnsi="Arial" w:cs="Arial"/>
          <w:bCs/>
          <w:sz w:val="20"/>
          <w:szCs w:val="20"/>
          <w:lang w:eastAsia="de-DE"/>
        </w:rPr>
        <w:t xml:space="preserve">E-Mail: </w:t>
      </w:r>
      <w:r w:rsidR="00A96E95" w:rsidRPr="00A96E95">
        <w:rPr>
          <w:rFonts w:ascii="Arial" w:eastAsia="Times New Roman" w:hAnsi="Arial" w:cs="Arial"/>
          <w:bCs/>
          <w:sz w:val="20"/>
          <w:szCs w:val="20"/>
          <w:lang w:eastAsia="de-DE"/>
        </w:rPr>
        <w:t>vergabekammer@brms.nrw.de</w:t>
      </w:r>
    </w:p>
    <w:p w14:paraId="429C3697" w14:textId="5D337A10" w:rsidR="007A720E" w:rsidRPr="007A720E" w:rsidRDefault="00DB04BD" w:rsidP="007A720E">
      <w:pPr>
        <w:pStyle w:val="VOWOStandardText"/>
        <w:ind w:firstLine="708"/>
        <w:rPr>
          <w:rFonts w:ascii="Arial" w:eastAsia="Times New Roman" w:hAnsi="Arial" w:cs="Arial"/>
          <w:bCs/>
          <w:sz w:val="20"/>
          <w:szCs w:val="20"/>
          <w:lang w:eastAsia="de-DE"/>
        </w:rPr>
      </w:pPr>
      <w:r>
        <w:rPr>
          <w:rFonts w:ascii="Arial" w:eastAsia="Times New Roman" w:hAnsi="Arial" w:cs="Arial"/>
          <w:bCs/>
          <w:sz w:val="20"/>
          <w:szCs w:val="20"/>
          <w:lang w:eastAsia="de-DE"/>
        </w:rPr>
        <w:t xml:space="preserve">Telefon: </w:t>
      </w:r>
      <w:r w:rsidR="00A96E95" w:rsidRPr="00A96E95">
        <w:rPr>
          <w:rFonts w:ascii="Arial" w:eastAsia="Times New Roman" w:hAnsi="Arial" w:cs="Arial"/>
          <w:bCs/>
          <w:sz w:val="20"/>
          <w:szCs w:val="20"/>
          <w:lang w:eastAsia="de-DE"/>
        </w:rPr>
        <w:t>+49 2514110</w:t>
      </w:r>
    </w:p>
    <w:p w14:paraId="7DE7202F" w14:textId="35CBC22B" w:rsidR="007A720E" w:rsidRPr="007A720E" w:rsidRDefault="00DB04BD" w:rsidP="007A720E">
      <w:pPr>
        <w:pStyle w:val="VOWOStandardText"/>
        <w:ind w:firstLine="708"/>
        <w:rPr>
          <w:rFonts w:ascii="Arial" w:eastAsia="Times New Roman" w:hAnsi="Arial" w:cs="Arial"/>
          <w:bCs/>
          <w:sz w:val="20"/>
          <w:szCs w:val="20"/>
          <w:lang w:eastAsia="de-DE"/>
        </w:rPr>
      </w:pPr>
      <w:r>
        <w:rPr>
          <w:rFonts w:ascii="Arial" w:eastAsia="Times New Roman" w:hAnsi="Arial" w:cs="Arial"/>
          <w:bCs/>
          <w:sz w:val="20"/>
          <w:szCs w:val="20"/>
          <w:lang w:eastAsia="de-DE"/>
        </w:rPr>
        <w:t xml:space="preserve">Fax: </w:t>
      </w:r>
      <w:r w:rsidR="00A96E95" w:rsidRPr="00A96E95">
        <w:rPr>
          <w:rFonts w:ascii="Arial" w:eastAsia="Times New Roman" w:hAnsi="Arial" w:cs="Arial"/>
          <w:bCs/>
          <w:sz w:val="20"/>
          <w:szCs w:val="20"/>
          <w:lang w:eastAsia="de-DE"/>
        </w:rPr>
        <w:t>+49 2514112165</w:t>
      </w:r>
    </w:p>
    <w:p w14:paraId="19437BD3" w14:textId="3767DCF9" w:rsidR="007A720E" w:rsidRPr="00F80642" w:rsidRDefault="007A720E" w:rsidP="007A720E">
      <w:pPr>
        <w:pStyle w:val="VOWOStandardText"/>
        <w:ind w:firstLine="708"/>
        <w:rPr>
          <w:lang w:eastAsia="de-DE"/>
        </w:rPr>
      </w:pPr>
      <w:r w:rsidRPr="00F80642">
        <w:rPr>
          <w:rFonts w:ascii="Arial" w:eastAsia="Times New Roman" w:hAnsi="Arial" w:cs="Arial"/>
          <w:bCs/>
          <w:sz w:val="20"/>
          <w:szCs w:val="20"/>
          <w:lang w:eastAsia="de-DE"/>
        </w:rPr>
        <w:t xml:space="preserve">URL: </w:t>
      </w:r>
      <w:r w:rsidR="00A96E95" w:rsidRPr="00A96E95">
        <w:rPr>
          <w:rFonts w:ascii="Arial" w:eastAsia="Times New Roman" w:hAnsi="Arial" w:cs="Arial"/>
          <w:bCs/>
          <w:sz w:val="20"/>
          <w:szCs w:val="20"/>
          <w:lang w:eastAsia="de-DE"/>
        </w:rPr>
        <w:t>https://www.bezreg-muenster.de/themen/wirtschaft-kultur-und-kommunales/vergabekammer-westfalen</w:t>
      </w:r>
    </w:p>
    <w:p w14:paraId="4CF207A5" w14:textId="1269F96C" w:rsidR="007A720E" w:rsidRPr="00F80642" w:rsidRDefault="007A720E" w:rsidP="007A720E">
      <w:pPr>
        <w:pStyle w:val="VOWOBereichNummer1"/>
        <w:numPr>
          <w:ilvl w:val="0"/>
          <w:numId w:val="0"/>
        </w:numPr>
        <w:pBdr>
          <w:top w:val="none" w:sz="0" w:space="0" w:color="auto"/>
        </w:pBdr>
        <w:spacing w:before="0" w:after="0" w:line="240" w:lineRule="exact"/>
        <w:ind w:left="567"/>
        <w:rPr>
          <w:rFonts w:ascii="Arial" w:hAnsi="Arial" w:cs="Arial"/>
          <w:b w:val="0"/>
          <w:sz w:val="20"/>
          <w:szCs w:val="20"/>
        </w:rPr>
      </w:pPr>
    </w:p>
    <w:p w14:paraId="26EE8EAE" w14:textId="77777777" w:rsidR="001F2CC3" w:rsidRPr="00F80642" w:rsidRDefault="001F2CC3" w:rsidP="004128EE">
      <w:pPr>
        <w:pStyle w:val="VOWOStandardText"/>
        <w:spacing w:line="276" w:lineRule="auto"/>
        <w:rPr>
          <w:rFonts w:ascii="Arial" w:hAnsi="Arial" w:cs="Arial"/>
          <w:sz w:val="20"/>
          <w:szCs w:val="20"/>
        </w:rPr>
      </w:pPr>
    </w:p>
    <w:p w14:paraId="00EB4AE4" w14:textId="77777777" w:rsidR="007A720E" w:rsidRPr="00F80642" w:rsidRDefault="007A720E" w:rsidP="004128EE">
      <w:pPr>
        <w:pStyle w:val="VOWOStandardText"/>
        <w:spacing w:line="276" w:lineRule="auto"/>
        <w:rPr>
          <w:rFonts w:ascii="Arial" w:hAnsi="Arial" w:cs="Arial"/>
          <w:sz w:val="20"/>
          <w:szCs w:val="20"/>
        </w:rPr>
      </w:pPr>
    </w:p>
    <w:p w14:paraId="5DA4B2BE" w14:textId="77777777" w:rsidR="007A720E" w:rsidRPr="00F80642" w:rsidRDefault="007A720E" w:rsidP="004128EE">
      <w:pPr>
        <w:pStyle w:val="VOWOStandardText"/>
        <w:spacing w:line="276" w:lineRule="auto"/>
        <w:rPr>
          <w:rFonts w:ascii="Arial" w:hAnsi="Arial" w:cs="Arial"/>
          <w:sz w:val="20"/>
          <w:szCs w:val="20"/>
        </w:rPr>
      </w:pPr>
    </w:p>
    <w:p w14:paraId="4B38BA60" w14:textId="77777777" w:rsidR="006B3678" w:rsidRPr="004128EE" w:rsidRDefault="006B3678" w:rsidP="004128EE">
      <w:pPr>
        <w:spacing w:line="276" w:lineRule="auto"/>
        <w:rPr>
          <w:rFonts w:ascii="Arial" w:hAnsi="Arial" w:cs="Arial"/>
          <w:sz w:val="20"/>
          <w:szCs w:val="20"/>
        </w:rPr>
      </w:pPr>
    </w:p>
    <w:sectPr w:rsidR="006B3678" w:rsidRPr="004128EE" w:rsidSect="008F4AA5"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6" w:h="16838" w:code="9"/>
      <w:pgMar w:top="2835" w:right="1134" w:bottom="249" w:left="1134" w:header="0" w:footer="1474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1" w:author="Gorris, Melanie Viola" w:date="2026-07-22T16:23:00Z" w:initials="MG">
    <w:p w14:paraId="441286F5" w14:textId="77777777" w:rsidR="002E26F7" w:rsidRDefault="002E26F7" w:rsidP="002E26F7">
      <w:pPr>
        <w:pStyle w:val="Kommentartext"/>
      </w:pPr>
      <w:r>
        <w:rPr>
          <w:rStyle w:val="Kommentarzeichen"/>
        </w:rPr>
        <w:annotationRef/>
      </w:r>
      <w:r>
        <w:t>Formatierung?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441286F5" w15:done="1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4D17324D" w16cex:dateUtc="2026-07-22T14:2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441286F5" w16cid:durableId="4D17324D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08D3A5" w14:textId="77777777" w:rsidR="000973C9" w:rsidRDefault="000973C9" w:rsidP="008E44CD">
      <w:pPr>
        <w:spacing w:line="240" w:lineRule="auto"/>
      </w:pPr>
      <w:r>
        <w:separator/>
      </w:r>
    </w:p>
    <w:p w14:paraId="4CAC589A" w14:textId="77777777" w:rsidR="000973C9" w:rsidRDefault="000973C9"/>
  </w:endnote>
  <w:endnote w:type="continuationSeparator" w:id="0">
    <w:p w14:paraId="6527DC42" w14:textId="77777777" w:rsidR="000973C9" w:rsidRDefault="000973C9" w:rsidP="008E44CD">
      <w:pPr>
        <w:spacing w:line="240" w:lineRule="auto"/>
      </w:pPr>
      <w:r>
        <w:continuationSeparator/>
      </w:r>
    </w:p>
    <w:p w14:paraId="4539BC19" w14:textId="77777777" w:rsidR="000973C9" w:rsidRDefault="000973C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BDBDCE" w14:textId="77777777" w:rsidR="009A37EA" w:rsidRDefault="009A37EA">
    <w:r>
      <w:cr/>
    </w:r>
  </w:p>
  <w:p w14:paraId="17276FD7" w14:textId="77777777" w:rsidR="003C1F94" w:rsidRDefault="003C1F94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EC240B" w14:textId="0F68E84D" w:rsidR="007C439F" w:rsidRPr="00F34759" w:rsidRDefault="007C439F" w:rsidP="00BD6AB6">
    <w:pPr>
      <w:framePr w:w="782" w:h="331" w:hRule="exact" w:wrap="around" w:vAnchor="page" w:hAnchor="page" w:x="9841" w:y="15286" w:anchorLock="1"/>
      <w:spacing w:line="240" w:lineRule="auto"/>
      <w:jc w:val="right"/>
      <w:rPr>
        <w:rFonts w:ascii="Arial" w:hAnsi="Arial" w:cs="Arial"/>
        <w:sz w:val="22"/>
        <w:szCs w:val="12"/>
      </w:rPr>
    </w:pPr>
    <w:r w:rsidRPr="00F34759">
      <w:rPr>
        <w:rFonts w:ascii="Arial" w:hAnsi="Arial" w:cs="Arial"/>
        <w:sz w:val="20"/>
        <w:szCs w:val="12"/>
      </w:rPr>
      <w:fldChar w:fldCharType="begin"/>
    </w:r>
    <w:r w:rsidRPr="00F34759">
      <w:rPr>
        <w:rFonts w:ascii="Arial" w:hAnsi="Arial" w:cs="Arial"/>
        <w:sz w:val="20"/>
        <w:szCs w:val="12"/>
      </w:rPr>
      <w:instrText xml:space="preserve"> PAGE </w:instrText>
    </w:r>
    <w:r w:rsidRPr="00F34759">
      <w:rPr>
        <w:rFonts w:ascii="Arial" w:hAnsi="Arial" w:cs="Arial"/>
        <w:sz w:val="20"/>
        <w:szCs w:val="12"/>
      </w:rPr>
      <w:fldChar w:fldCharType="separate"/>
    </w:r>
    <w:r w:rsidR="00DB04BD">
      <w:rPr>
        <w:rFonts w:ascii="Arial" w:hAnsi="Arial" w:cs="Arial"/>
        <w:sz w:val="20"/>
        <w:szCs w:val="12"/>
      </w:rPr>
      <w:t>3</w:t>
    </w:r>
    <w:r w:rsidRPr="00F34759">
      <w:rPr>
        <w:rFonts w:ascii="Arial" w:hAnsi="Arial" w:cs="Arial"/>
        <w:sz w:val="20"/>
        <w:szCs w:val="12"/>
      </w:rPr>
      <w:fldChar w:fldCharType="end"/>
    </w:r>
    <w:r w:rsidRPr="00F34759">
      <w:rPr>
        <w:rFonts w:ascii="Arial" w:hAnsi="Arial" w:cs="Arial"/>
        <w:sz w:val="20"/>
        <w:szCs w:val="12"/>
      </w:rPr>
      <w:t>/</w:t>
    </w:r>
    <w:r w:rsidRPr="00F34759">
      <w:rPr>
        <w:rFonts w:ascii="Arial" w:hAnsi="Arial" w:cs="Arial"/>
        <w:sz w:val="20"/>
        <w:szCs w:val="12"/>
      </w:rPr>
      <w:fldChar w:fldCharType="begin"/>
    </w:r>
    <w:r w:rsidRPr="00F34759">
      <w:rPr>
        <w:rFonts w:ascii="Arial" w:hAnsi="Arial" w:cs="Arial"/>
        <w:sz w:val="20"/>
        <w:szCs w:val="12"/>
      </w:rPr>
      <w:instrText xml:space="preserve"> NUMPAGES </w:instrText>
    </w:r>
    <w:r w:rsidRPr="00F34759">
      <w:rPr>
        <w:rFonts w:ascii="Arial" w:hAnsi="Arial" w:cs="Arial"/>
        <w:sz w:val="20"/>
        <w:szCs w:val="12"/>
      </w:rPr>
      <w:fldChar w:fldCharType="separate"/>
    </w:r>
    <w:r w:rsidR="00DB04BD">
      <w:rPr>
        <w:rFonts w:ascii="Arial" w:hAnsi="Arial" w:cs="Arial"/>
        <w:sz w:val="20"/>
        <w:szCs w:val="12"/>
      </w:rPr>
      <w:t>3</w:t>
    </w:r>
    <w:r w:rsidRPr="00F34759">
      <w:rPr>
        <w:rFonts w:ascii="Arial" w:hAnsi="Arial" w:cs="Arial"/>
        <w:sz w:val="20"/>
        <w:szCs w:val="12"/>
      </w:rPr>
      <w:fldChar w:fldCharType="end"/>
    </w:r>
  </w:p>
  <w:p w14:paraId="1B2F824E" w14:textId="77777777" w:rsidR="003C1F94" w:rsidRDefault="003C1F94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BAE85C" w14:textId="7919ECBB" w:rsidR="00B27AD6" w:rsidRPr="00DB04BD" w:rsidRDefault="00B27AD6" w:rsidP="00DB04BD">
    <w:pPr>
      <w:framePr w:w="782" w:h="361" w:hRule="exact" w:wrap="around" w:vAnchor="page" w:hAnchor="page" w:x="9935" w:y="15310" w:anchorLock="1"/>
      <w:spacing w:line="240" w:lineRule="auto"/>
      <w:jc w:val="right"/>
      <w:rPr>
        <w:rFonts w:ascii="Arial" w:hAnsi="Arial" w:cs="Arial"/>
        <w:sz w:val="20"/>
        <w:szCs w:val="20"/>
      </w:rPr>
    </w:pPr>
    <w:r w:rsidRPr="00DB04BD">
      <w:rPr>
        <w:rFonts w:ascii="Arial" w:hAnsi="Arial" w:cs="Arial"/>
        <w:sz w:val="20"/>
        <w:szCs w:val="20"/>
      </w:rPr>
      <w:fldChar w:fldCharType="begin"/>
    </w:r>
    <w:r w:rsidRPr="00DB04BD">
      <w:rPr>
        <w:rFonts w:ascii="Arial" w:hAnsi="Arial" w:cs="Arial"/>
        <w:sz w:val="20"/>
        <w:szCs w:val="20"/>
      </w:rPr>
      <w:instrText xml:space="preserve"> PAGE </w:instrText>
    </w:r>
    <w:r w:rsidRPr="00DB04BD">
      <w:rPr>
        <w:rFonts w:ascii="Arial" w:hAnsi="Arial" w:cs="Arial"/>
        <w:sz w:val="20"/>
        <w:szCs w:val="20"/>
      </w:rPr>
      <w:fldChar w:fldCharType="separate"/>
    </w:r>
    <w:r w:rsidR="00DB04BD">
      <w:rPr>
        <w:rFonts w:ascii="Arial" w:hAnsi="Arial" w:cs="Arial"/>
        <w:sz w:val="20"/>
        <w:szCs w:val="20"/>
      </w:rPr>
      <w:t>1</w:t>
    </w:r>
    <w:r w:rsidRPr="00DB04BD">
      <w:rPr>
        <w:rFonts w:ascii="Arial" w:hAnsi="Arial" w:cs="Arial"/>
        <w:sz w:val="20"/>
        <w:szCs w:val="20"/>
      </w:rPr>
      <w:fldChar w:fldCharType="end"/>
    </w:r>
    <w:r w:rsidRPr="00DB04BD">
      <w:rPr>
        <w:rFonts w:ascii="Arial" w:hAnsi="Arial" w:cs="Arial"/>
        <w:sz w:val="20"/>
        <w:szCs w:val="20"/>
      </w:rPr>
      <w:t>/</w:t>
    </w:r>
    <w:r w:rsidRPr="00DB04BD">
      <w:rPr>
        <w:rFonts w:ascii="Arial" w:hAnsi="Arial" w:cs="Arial"/>
        <w:sz w:val="20"/>
        <w:szCs w:val="20"/>
      </w:rPr>
      <w:fldChar w:fldCharType="begin"/>
    </w:r>
    <w:r w:rsidRPr="00DB04BD">
      <w:rPr>
        <w:rFonts w:ascii="Arial" w:hAnsi="Arial" w:cs="Arial"/>
        <w:sz w:val="20"/>
        <w:szCs w:val="20"/>
      </w:rPr>
      <w:instrText xml:space="preserve"> NUMPAGES </w:instrText>
    </w:r>
    <w:r w:rsidRPr="00DB04BD">
      <w:rPr>
        <w:rFonts w:ascii="Arial" w:hAnsi="Arial" w:cs="Arial"/>
        <w:sz w:val="20"/>
        <w:szCs w:val="20"/>
      </w:rPr>
      <w:fldChar w:fldCharType="separate"/>
    </w:r>
    <w:r w:rsidR="00DB04BD">
      <w:rPr>
        <w:rFonts w:ascii="Arial" w:hAnsi="Arial" w:cs="Arial"/>
        <w:sz w:val="20"/>
        <w:szCs w:val="20"/>
      </w:rPr>
      <w:t>3</w:t>
    </w:r>
    <w:r w:rsidRPr="00DB04BD">
      <w:rPr>
        <w:rFonts w:ascii="Arial" w:hAnsi="Arial" w:cs="Arial"/>
        <w:sz w:val="20"/>
        <w:szCs w:val="20"/>
      </w:rPr>
      <w:fldChar w:fldCharType="end"/>
    </w:r>
  </w:p>
  <w:p w14:paraId="4370F00E" w14:textId="77777777" w:rsidR="003C1F94" w:rsidRDefault="003C1F9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F52291" w14:textId="77777777" w:rsidR="000973C9" w:rsidRDefault="000973C9" w:rsidP="008E44CD">
      <w:pPr>
        <w:spacing w:line="240" w:lineRule="auto"/>
      </w:pPr>
      <w:r>
        <w:separator/>
      </w:r>
    </w:p>
    <w:p w14:paraId="6B3BE944" w14:textId="77777777" w:rsidR="000973C9" w:rsidRDefault="000973C9"/>
  </w:footnote>
  <w:footnote w:type="continuationSeparator" w:id="0">
    <w:p w14:paraId="2835522B" w14:textId="77777777" w:rsidR="000973C9" w:rsidRDefault="000973C9" w:rsidP="008E44CD">
      <w:pPr>
        <w:spacing w:line="240" w:lineRule="auto"/>
      </w:pPr>
      <w:r>
        <w:continuationSeparator/>
      </w:r>
    </w:p>
    <w:p w14:paraId="209E1610" w14:textId="77777777" w:rsidR="000973C9" w:rsidRDefault="000973C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60A479" w14:textId="503AA915" w:rsidR="004128EE" w:rsidRDefault="004128EE">
    <w:pPr>
      <w:pStyle w:val="Kopfzeile"/>
    </w:pPr>
    <w:r w:rsidRPr="00773D70">
      <w:rPr>
        <w:rFonts w:asciiTheme="minorHAnsi" w:hAnsiTheme="minorHAnsi"/>
        <w:noProof/>
        <w:lang w:eastAsia="de-DE"/>
      </w:rPr>
      <w:drawing>
        <wp:anchor distT="0" distB="0" distL="114300" distR="114300" simplePos="0" relativeHeight="251659264" behindDoc="1" locked="0" layoutInCell="1" allowOverlap="1" wp14:anchorId="7575593A" wp14:editId="607B6434">
          <wp:simplePos x="0" y="0"/>
          <wp:positionH relativeFrom="column">
            <wp:posOffset>4067175</wp:posOffset>
          </wp:positionH>
          <wp:positionV relativeFrom="paragraph">
            <wp:posOffset>9525</wp:posOffset>
          </wp:positionV>
          <wp:extent cx="2371725" cy="1414145"/>
          <wp:effectExtent l="0" t="0" r="9525" b="0"/>
          <wp:wrapTight wrapText="bothSides">
            <wp:wrapPolygon edited="0">
              <wp:start x="0" y="0"/>
              <wp:lineTo x="0" y="21241"/>
              <wp:lineTo x="21513" y="21241"/>
              <wp:lineTo x="21513" y="0"/>
              <wp:lineTo x="0" y="0"/>
            </wp:wrapPolygon>
          </wp:wrapTight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71725" cy="14141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61587"/>
    <w:multiLevelType w:val="hybridMultilevel"/>
    <w:tmpl w:val="45D8006C"/>
    <w:lvl w:ilvl="0" w:tplc="0407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0A964DED"/>
    <w:multiLevelType w:val="hybridMultilevel"/>
    <w:tmpl w:val="A5B0CB9C"/>
    <w:lvl w:ilvl="0" w:tplc="04070005">
      <w:start w:val="1"/>
      <w:numFmt w:val="bullet"/>
      <w:lvlText w:val=""/>
      <w:lvlJc w:val="left"/>
      <w:pPr>
        <w:ind w:left="159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31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3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5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7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9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91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3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50" w:hanging="360"/>
      </w:pPr>
      <w:rPr>
        <w:rFonts w:ascii="Wingdings" w:hAnsi="Wingdings" w:hint="default"/>
      </w:rPr>
    </w:lvl>
  </w:abstractNum>
  <w:abstractNum w:abstractNumId="2" w15:restartNumberingAfterBreak="0">
    <w:nsid w:val="0B0F6C60"/>
    <w:multiLevelType w:val="hybridMultilevel"/>
    <w:tmpl w:val="CD98F978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4E79CF"/>
    <w:multiLevelType w:val="hybridMultilevel"/>
    <w:tmpl w:val="DE562A38"/>
    <w:lvl w:ilvl="0" w:tplc="04070001">
      <w:start w:val="1"/>
      <w:numFmt w:val="bullet"/>
      <w:lvlText w:val=""/>
      <w:lvlJc w:val="left"/>
      <w:pPr>
        <w:ind w:left="1773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493" w:hanging="360"/>
      </w:pPr>
      <w:rPr>
        <w:rFonts w:ascii="Courier New" w:hAnsi="Courier New" w:cs="Courier New" w:hint="default"/>
      </w:rPr>
    </w:lvl>
    <w:lvl w:ilvl="2" w:tplc="CDD863D0">
      <w:numFmt w:val="bullet"/>
      <w:lvlText w:val="-"/>
      <w:lvlJc w:val="left"/>
      <w:pPr>
        <w:ind w:left="3423" w:hanging="570"/>
      </w:pPr>
      <w:rPr>
        <w:rFonts w:ascii="Arial" w:eastAsia="Times New Roman" w:hAnsi="Arial" w:cs="Arial" w:hint="default"/>
      </w:rPr>
    </w:lvl>
    <w:lvl w:ilvl="3" w:tplc="04070001" w:tentative="1">
      <w:start w:val="1"/>
      <w:numFmt w:val="bullet"/>
      <w:lvlText w:val=""/>
      <w:lvlJc w:val="left"/>
      <w:pPr>
        <w:ind w:left="393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5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7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9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1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33" w:hanging="360"/>
      </w:pPr>
      <w:rPr>
        <w:rFonts w:ascii="Wingdings" w:hAnsi="Wingdings" w:hint="default"/>
      </w:rPr>
    </w:lvl>
  </w:abstractNum>
  <w:abstractNum w:abstractNumId="4" w15:restartNumberingAfterBreak="0">
    <w:nsid w:val="16660CC1"/>
    <w:multiLevelType w:val="hybridMultilevel"/>
    <w:tmpl w:val="D0C0D800"/>
    <w:lvl w:ilvl="0" w:tplc="BFC6C1DC">
      <w:start w:val="1"/>
      <w:numFmt w:val="bullet"/>
      <w:lvlText w:val="-"/>
      <w:lvlJc w:val="left"/>
      <w:pPr>
        <w:ind w:left="1866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abstractNum w:abstractNumId="5" w15:restartNumberingAfterBreak="0">
    <w:nsid w:val="16BA0079"/>
    <w:multiLevelType w:val="hybridMultilevel"/>
    <w:tmpl w:val="BD6A2274"/>
    <w:lvl w:ilvl="0" w:tplc="CEC871EA">
      <w:start w:val="1"/>
      <w:numFmt w:val="bullet"/>
      <w:lvlText w:val=""/>
      <w:lvlJc w:val="left"/>
      <w:pPr>
        <w:ind w:left="1440" w:hanging="360"/>
      </w:pPr>
      <w:rPr>
        <w:rFonts w:ascii="Wingdings" w:eastAsia="Times New Roman" w:hAnsi="Wingdings" w:cs="Tahoma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90B7EDB"/>
    <w:multiLevelType w:val="hybridMultilevel"/>
    <w:tmpl w:val="323EBBAA"/>
    <w:lvl w:ilvl="0" w:tplc="BC78D926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1B110D3F"/>
    <w:multiLevelType w:val="hybridMultilevel"/>
    <w:tmpl w:val="BDD4F308"/>
    <w:lvl w:ilvl="0" w:tplc="0407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  <w:sz w:val="18"/>
      </w:rPr>
    </w:lvl>
    <w:lvl w:ilvl="1" w:tplc="04070003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8" w15:restartNumberingAfterBreak="0">
    <w:nsid w:val="21613EDF"/>
    <w:multiLevelType w:val="hybridMultilevel"/>
    <w:tmpl w:val="5930235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AA6217"/>
    <w:multiLevelType w:val="hybridMultilevel"/>
    <w:tmpl w:val="3F54DE28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BB6650"/>
    <w:multiLevelType w:val="hybridMultilevel"/>
    <w:tmpl w:val="CD8AAA2E"/>
    <w:lvl w:ilvl="0" w:tplc="04070005">
      <w:start w:val="1"/>
      <w:numFmt w:val="bullet"/>
      <w:lvlText w:val=""/>
      <w:lvlJc w:val="left"/>
      <w:pPr>
        <w:ind w:left="87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11" w15:restartNumberingAfterBreak="0">
    <w:nsid w:val="2A4A05DC"/>
    <w:multiLevelType w:val="multilevel"/>
    <w:tmpl w:val="C048FA78"/>
    <w:lvl w:ilvl="0">
      <w:start w:val="1"/>
      <w:numFmt w:val="decimal"/>
      <w:pStyle w:val="VOWOBereichNummer1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pStyle w:val="VOWOBereichNummer11"/>
      <w:lvlText w:val="%1.%2."/>
      <w:lvlJc w:val="left"/>
      <w:pPr>
        <w:ind w:left="397" w:hanging="397"/>
      </w:pPr>
      <w:rPr>
        <w:rFonts w:hint="default"/>
      </w:rPr>
    </w:lvl>
    <w:lvl w:ilvl="2">
      <w:start w:val="1"/>
      <w:numFmt w:val="decimal"/>
      <w:pStyle w:val="VOWOBereichNummer111"/>
      <w:lvlText w:val="%1.%2.%3."/>
      <w:lvlJc w:val="left"/>
      <w:pPr>
        <w:ind w:left="397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2DF53D57"/>
    <w:multiLevelType w:val="multilevel"/>
    <w:tmpl w:val="E0469DC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3" w15:restartNumberingAfterBreak="0">
    <w:nsid w:val="36593DEB"/>
    <w:multiLevelType w:val="hybridMultilevel"/>
    <w:tmpl w:val="4A983188"/>
    <w:lvl w:ilvl="0" w:tplc="0407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94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66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38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10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82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54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26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986" w:hanging="360"/>
      </w:pPr>
      <w:rPr>
        <w:rFonts w:ascii="Wingdings" w:hAnsi="Wingdings" w:hint="default"/>
      </w:rPr>
    </w:lvl>
  </w:abstractNum>
  <w:abstractNum w:abstractNumId="14" w15:restartNumberingAfterBreak="0">
    <w:nsid w:val="392F0C59"/>
    <w:multiLevelType w:val="hybridMultilevel"/>
    <w:tmpl w:val="EC1EE25C"/>
    <w:lvl w:ilvl="0" w:tplc="018CAD7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802B32"/>
    <w:multiLevelType w:val="hybridMultilevel"/>
    <w:tmpl w:val="8718349A"/>
    <w:lvl w:ilvl="0" w:tplc="BFC6C1DC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7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6" w15:restartNumberingAfterBreak="0">
    <w:nsid w:val="3E8E08C4"/>
    <w:multiLevelType w:val="hybridMultilevel"/>
    <w:tmpl w:val="E468F304"/>
    <w:lvl w:ilvl="0" w:tplc="04070017">
      <w:start w:val="1"/>
      <w:numFmt w:val="lowerLetter"/>
      <w:lvlText w:val="%1)"/>
      <w:lvlJc w:val="left"/>
      <w:pPr>
        <w:ind w:left="1146" w:hanging="360"/>
      </w:pPr>
    </w:lvl>
    <w:lvl w:ilvl="1" w:tplc="04070019" w:tentative="1">
      <w:start w:val="1"/>
      <w:numFmt w:val="lowerLetter"/>
      <w:lvlText w:val="%2."/>
      <w:lvlJc w:val="left"/>
      <w:pPr>
        <w:ind w:left="1866" w:hanging="360"/>
      </w:p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</w:lvl>
    <w:lvl w:ilvl="3" w:tplc="0407000F" w:tentative="1">
      <w:start w:val="1"/>
      <w:numFmt w:val="decimal"/>
      <w:lvlText w:val="%4."/>
      <w:lvlJc w:val="left"/>
      <w:pPr>
        <w:ind w:left="3306" w:hanging="360"/>
      </w:p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</w:lvl>
    <w:lvl w:ilvl="6" w:tplc="0407000F" w:tentative="1">
      <w:start w:val="1"/>
      <w:numFmt w:val="decimal"/>
      <w:lvlText w:val="%7."/>
      <w:lvlJc w:val="left"/>
      <w:pPr>
        <w:ind w:left="5466" w:hanging="360"/>
      </w:p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7" w15:restartNumberingAfterBreak="0">
    <w:nsid w:val="43485C1B"/>
    <w:multiLevelType w:val="hybridMultilevel"/>
    <w:tmpl w:val="626E877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A9610A"/>
    <w:multiLevelType w:val="hybridMultilevel"/>
    <w:tmpl w:val="8CEE148A"/>
    <w:lvl w:ilvl="0" w:tplc="512C6BB2">
      <w:start w:val="1"/>
      <w:numFmt w:val="bullet"/>
      <w:lvlText w:val=""/>
      <w:lvlJc w:val="left"/>
      <w:pPr>
        <w:ind w:left="1069" w:hanging="360"/>
      </w:pPr>
      <w:rPr>
        <w:rFonts w:ascii="Wingdings" w:hAnsi="Wingdings" w:hint="default"/>
        <w:sz w:val="18"/>
      </w:rPr>
    </w:lvl>
    <w:lvl w:ilvl="1" w:tplc="04070003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9" w15:restartNumberingAfterBreak="0">
    <w:nsid w:val="47A71A93"/>
    <w:multiLevelType w:val="multilevel"/>
    <w:tmpl w:val="47C266C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0" w15:restartNumberingAfterBreak="0">
    <w:nsid w:val="49242B22"/>
    <w:multiLevelType w:val="hybridMultilevel"/>
    <w:tmpl w:val="5100E6B2"/>
    <w:lvl w:ilvl="0" w:tplc="A1060DA2">
      <w:start w:val="8"/>
      <w:numFmt w:val="bullet"/>
      <w:lvlText w:val="-"/>
      <w:lvlJc w:val="left"/>
      <w:pPr>
        <w:ind w:left="1773" w:hanging="360"/>
      </w:pPr>
      <w:rPr>
        <w:rFonts w:ascii="Arial" w:eastAsia="Times New Roman" w:hAnsi="Arial" w:cs="Arial" w:hint="default"/>
      </w:rPr>
    </w:lvl>
    <w:lvl w:ilvl="1" w:tplc="04070003">
      <w:start w:val="1"/>
      <w:numFmt w:val="bullet"/>
      <w:lvlText w:val="o"/>
      <w:lvlJc w:val="left"/>
      <w:pPr>
        <w:ind w:left="249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1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3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5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7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9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1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33" w:hanging="360"/>
      </w:pPr>
      <w:rPr>
        <w:rFonts w:ascii="Wingdings" w:hAnsi="Wingdings" w:hint="default"/>
      </w:rPr>
    </w:lvl>
  </w:abstractNum>
  <w:abstractNum w:abstractNumId="21" w15:restartNumberingAfterBreak="0">
    <w:nsid w:val="4C71472B"/>
    <w:multiLevelType w:val="hybridMultilevel"/>
    <w:tmpl w:val="DA1CEEB0"/>
    <w:lvl w:ilvl="0" w:tplc="40DA6F5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B62578"/>
    <w:multiLevelType w:val="hybridMultilevel"/>
    <w:tmpl w:val="2D1AAE4A"/>
    <w:lvl w:ilvl="0" w:tplc="BFC6C1DC">
      <w:start w:val="1"/>
      <w:numFmt w:val="bullet"/>
      <w:lvlText w:val="-"/>
      <w:lvlJc w:val="left"/>
      <w:pPr>
        <w:ind w:left="1230" w:hanging="360"/>
      </w:pPr>
      <w:rPr>
        <w:rFonts w:ascii="Arial" w:eastAsia="Times New Roman" w:hAnsi="Arial" w:cs="Arial" w:hint="default"/>
      </w:rPr>
    </w:lvl>
    <w:lvl w:ilvl="1" w:tplc="04070001">
      <w:start w:val="1"/>
      <w:numFmt w:val="bullet"/>
      <w:lvlText w:val=""/>
      <w:lvlJc w:val="left"/>
      <w:pPr>
        <w:ind w:left="1950" w:hanging="360"/>
      </w:pPr>
      <w:rPr>
        <w:rFonts w:ascii="Symbol" w:hAnsi="Symbol" w:hint="default"/>
      </w:rPr>
    </w:lvl>
    <w:lvl w:ilvl="2" w:tplc="04070005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23" w15:restartNumberingAfterBreak="0">
    <w:nsid w:val="5D390D2E"/>
    <w:multiLevelType w:val="hybridMultilevel"/>
    <w:tmpl w:val="7F729E50"/>
    <w:lvl w:ilvl="0" w:tplc="04070001">
      <w:start w:val="1"/>
      <w:numFmt w:val="bullet"/>
      <w:lvlText w:val=""/>
      <w:lvlJc w:val="left"/>
      <w:pPr>
        <w:ind w:left="1773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493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321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3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5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7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9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1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33" w:hanging="360"/>
      </w:pPr>
      <w:rPr>
        <w:rFonts w:ascii="Wingdings" w:hAnsi="Wingdings" w:hint="default"/>
      </w:rPr>
    </w:lvl>
  </w:abstractNum>
  <w:abstractNum w:abstractNumId="24" w15:restartNumberingAfterBreak="0">
    <w:nsid w:val="63835B32"/>
    <w:multiLevelType w:val="multilevel"/>
    <w:tmpl w:val="50CC2C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7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sz w:val="18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639463C6"/>
    <w:multiLevelType w:val="hybridMultilevel"/>
    <w:tmpl w:val="EB9EA750"/>
    <w:lvl w:ilvl="0" w:tplc="04070005">
      <w:start w:val="1"/>
      <w:numFmt w:val="bullet"/>
      <w:lvlText w:val=""/>
      <w:lvlJc w:val="left"/>
      <w:pPr>
        <w:ind w:left="87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26" w15:restartNumberingAfterBreak="0">
    <w:nsid w:val="67560DA9"/>
    <w:multiLevelType w:val="hybridMultilevel"/>
    <w:tmpl w:val="67D25F40"/>
    <w:lvl w:ilvl="0" w:tplc="0407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94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66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38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10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82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54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26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986" w:hanging="360"/>
      </w:pPr>
      <w:rPr>
        <w:rFonts w:ascii="Wingdings" w:hAnsi="Wingdings" w:hint="default"/>
      </w:rPr>
    </w:lvl>
  </w:abstractNum>
  <w:abstractNum w:abstractNumId="27" w15:restartNumberingAfterBreak="0">
    <w:nsid w:val="6B5F63D9"/>
    <w:multiLevelType w:val="multilevel"/>
    <w:tmpl w:val="8168F6F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8" w15:restartNumberingAfterBreak="0">
    <w:nsid w:val="7EC803F4"/>
    <w:multiLevelType w:val="hybridMultilevel"/>
    <w:tmpl w:val="E5CC63A8"/>
    <w:lvl w:ilvl="0" w:tplc="F4F28B14">
      <w:start w:val="1"/>
      <w:numFmt w:val="bullet"/>
      <w:lvlText w:val="-"/>
      <w:lvlJc w:val="left"/>
      <w:pPr>
        <w:ind w:left="927" w:hanging="360"/>
      </w:pPr>
      <w:rPr>
        <w:rFonts w:ascii="Tahoma" w:eastAsia="Times New Roman" w:hAnsi="Tahoma" w:cs="Tahoma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 w16cid:durableId="1903101730">
    <w:abstractNumId w:val="11"/>
  </w:num>
  <w:num w:numId="2" w16cid:durableId="546797604">
    <w:abstractNumId w:val="11"/>
  </w:num>
  <w:num w:numId="3" w16cid:durableId="5375255">
    <w:abstractNumId w:val="11"/>
  </w:num>
  <w:num w:numId="4" w16cid:durableId="490175876">
    <w:abstractNumId w:val="11"/>
  </w:num>
  <w:num w:numId="5" w16cid:durableId="808009873">
    <w:abstractNumId w:val="11"/>
  </w:num>
  <w:num w:numId="6" w16cid:durableId="458301927">
    <w:abstractNumId w:val="11"/>
  </w:num>
  <w:num w:numId="7" w16cid:durableId="1254582433">
    <w:abstractNumId w:val="11"/>
  </w:num>
  <w:num w:numId="8" w16cid:durableId="741105333">
    <w:abstractNumId w:val="11"/>
  </w:num>
  <w:num w:numId="9" w16cid:durableId="281157860">
    <w:abstractNumId w:val="11"/>
  </w:num>
  <w:num w:numId="10" w16cid:durableId="827786356">
    <w:abstractNumId w:val="22"/>
  </w:num>
  <w:num w:numId="11" w16cid:durableId="1203253538">
    <w:abstractNumId w:val="25"/>
  </w:num>
  <w:num w:numId="12" w16cid:durableId="1288510168">
    <w:abstractNumId w:val="10"/>
  </w:num>
  <w:num w:numId="13" w16cid:durableId="90594504">
    <w:abstractNumId w:val="1"/>
  </w:num>
  <w:num w:numId="14" w16cid:durableId="1749959261">
    <w:abstractNumId w:val="9"/>
  </w:num>
  <w:num w:numId="15" w16cid:durableId="273950960">
    <w:abstractNumId w:val="20"/>
  </w:num>
  <w:num w:numId="16" w16cid:durableId="1029331214">
    <w:abstractNumId w:val="16"/>
  </w:num>
  <w:num w:numId="17" w16cid:durableId="188186545">
    <w:abstractNumId w:val="23"/>
  </w:num>
  <w:num w:numId="18" w16cid:durableId="993218797">
    <w:abstractNumId w:val="4"/>
  </w:num>
  <w:num w:numId="19" w16cid:durableId="211308359">
    <w:abstractNumId w:val="26"/>
  </w:num>
  <w:num w:numId="20" w16cid:durableId="656804725">
    <w:abstractNumId w:val="13"/>
  </w:num>
  <w:num w:numId="21" w16cid:durableId="1515145704">
    <w:abstractNumId w:val="14"/>
  </w:num>
  <w:num w:numId="22" w16cid:durableId="1001081199">
    <w:abstractNumId w:val="11"/>
  </w:num>
  <w:num w:numId="23" w16cid:durableId="1585525601">
    <w:abstractNumId w:val="21"/>
  </w:num>
  <w:num w:numId="24" w16cid:durableId="833447976">
    <w:abstractNumId w:val="11"/>
  </w:num>
  <w:num w:numId="25" w16cid:durableId="948045313">
    <w:abstractNumId w:val="17"/>
  </w:num>
  <w:num w:numId="26" w16cid:durableId="2013214239">
    <w:abstractNumId w:val="11"/>
  </w:num>
  <w:num w:numId="27" w16cid:durableId="1773239750">
    <w:abstractNumId w:val="18"/>
  </w:num>
  <w:num w:numId="28" w16cid:durableId="275724275">
    <w:abstractNumId w:val="11"/>
  </w:num>
  <w:num w:numId="29" w16cid:durableId="724530366">
    <w:abstractNumId w:val="11"/>
  </w:num>
  <w:num w:numId="30" w16cid:durableId="1719284347">
    <w:abstractNumId w:val="11"/>
  </w:num>
  <w:num w:numId="31" w16cid:durableId="485782910">
    <w:abstractNumId w:val="11"/>
  </w:num>
  <w:num w:numId="32" w16cid:durableId="418063683">
    <w:abstractNumId w:val="24"/>
  </w:num>
  <w:num w:numId="33" w16cid:durableId="261844163">
    <w:abstractNumId w:val="2"/>
  </w:num>
  <w:num w:numId="34" w16cid:durableId="892933514">
    <w:abstractNumId w:val="0"/>
  </w:num>
  <w:num w:numId="35" w16cid:durableId="742721148">
    <w:abstractNumId w:val="15"/>
  </w:num>
  <w:num w:numId="36" w16cid:durableId="1185437945">
    <w:abstractNumId w:val="7"/>
  </w:num>
  <w:num w:numId="37" w16cid:durableId="1643385792">
    <w:abstractNumId w:val="3"/>
  </w:num>
  <w:num w:numId="38" w16cid:durableId="514543551">
    <w:abstractNumId w:val="8"/>
  </w:num>
  <w:num w:numId="39" w16cid:durableId="363748910">
    <w:abstractNumId w:val="6"/>
  </w:num>
  <w:num w:numId="40" w16cid:durableId="484663731">
    <w:abstractNumId w:val="12"/>
  </w:num>
  <w:num w:numId="41" w16cid:durableId="298003381">
    <w:abstractNumId w:val="27"/>
  </w:num>
  <w:num w:numId="42" w16cid:durableId="60759387">
    <w:abstractNumId w:val="19"/>
  </w:num>
  <w:num w:numId="43" w16cid:durableId="611129031">
    <w:abstractNumId w:val="11"/>
  </w:num>
  <w:num w:numId="44" w16cid:durableId="288821792">
    <w:abstractNumId w:val="28"/>
  </w:num>
  <w:num w:numId="45" w16cid:durableId="606619751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orris, Melanie Viola">
    <w15:presenceInfo w15:providerId="AD" w15:userId="S::m.gorris@wb-duisburg.de::770e5840-b0b7-4cbd-9a65-df740465727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ocumentProtection w:edit="forms" w:enforcement="0"/>
  <w:defaultTabStop w:val="708"/>
  <w:hyphenationZone w:val="425"/>
  <w:drawingGridHorizontalSpacing w:val="284"/>
  <w:drawingGridVerticalSpacing w:val="284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AGAgentID" w:val="ERROR"/>
    <w:docVar w:name="AAGAgreementID" w:val="ERROR"/>
    <w:docVar w:name="AAGClientName" w:val=" "/>
    <w:docVar w:name="AAGHeaderText" w:val=" "/>
    <w:docVar w:name="AAGMD5" w:val="ERROR"/>
    <w:docVar w:name="COMAddress" w:val="Ettlinger-Tor-Platz 2"/>
    <w:docVar w:name="COMAddressSend" w:val="_x000d_Postfach 11 14 61"/>
    <w:docVar w:name="COMBaseExt" w:val="-0"/>
    <w:docVar w:name="COMCEO" w:val="Geschäftsführer: Dipl.-Ing. Reiner Kuklinski"/>
    <w:docVar w:name="COMChairmanSB" w:val="• Aufsichtsratsvorsitzender: Bürgermeister Michael Obert"/>
    <w:docVar w:name="COMCity" w:val="Karlsruhe"/>
    <w:docVar w:name="COMCitySend" w:val="Karlsruhe"/>
    <w:docVar w:name="COMCompanyID" w:val="C00000001"/>
    <w:docVar w:name="COMCountry" w:val="Deutschland"/>
    <w:docVar w:name="COMCountrySend" w:val="Deutschland"/>
    <w:docVar w:name="COMFax" w:val="0721 3506-100"/>
    <w:docVar w:name="COMHomepage" w:val="www.volkswohnung.com"/>
    <w:docVar w:name="COMMD5" w:val="A0F523D5D0C77AF0790DE677116C2681"/>
    <w:docVar w:name="COMPhone" w:val="0721 3506-0"/>
    <w:docVar w:name="COMPhoneBase" w:val="0721 3506"/>
    <w:docVar w:name="COMPlaceOfBusiness" w:val="Sitz der Gesellschaft: Karlsruhe"/>
    <w:docVar w:name="COMPlaceOfJuris" w:val="Amtsgericht Mannheim: HRB 100159"/>
    <w:docVar w:name="COMPostalCode" w:val="76137"/>
    <w:docVar w:name="COMPostalCodeSend" w:val="76064"/>
    <w:docVar w:name="COMShortTitle" w:val="VOWO"/>
    <w:docVar w:name="COMStdMail" w:val="info@volkswohnung.com"/>
    <w:docVar w:name="COMStdMailBreak" w:val="info_x000d_@volkswohnung.com"/>
    <w:docVar w:name="COMTaxID" w:val="Steuernummer: 35009/02697"/>
    <w:docVar w:name="COMTitle" w:val="VOLKSWOHNUNG GmbH"/>
    <w:docVar w:name="COMTitleBreak" w:val="VOLKSWOHNUNG GmbH"/>
    <w:docVar w:name="COMTitleSend" w:val="VOLKSWOHNUNG GmbH"/>
    <w:docVar w:name="DEPDepartmentID" w:val="D00000040"/>
    <w:docVar w:name="DEPDepartmentType" w:val="Team"/>
    <w:docVar w:name="DEPManager" w:val="Anne Thieß"/>
    <w:docVar w:name="DEPMD5" w:val="F031B2CCF237CF047EC9BE679A55BF2C"/>
    <w:docVar w:name="DEPShortTitle" w:val="GT-PV"/>
    <w:docVar w:name="DEPTitle" w:val="Projektvorbereitung"/>
    <w:docVar w:name="DocAllowAASelection" w:val="Wahr"/>
    <w:docVar w:name="DocAskForCompany" w:val="Falsch"/>
    <w:docVar w:name="DocReqCompany" w:val="Wahr"/>
    <w:docVar w:name="DocReqDepartment" w:val="Falsch"/>
    <w:docVar w:name="USRAcademicDegree" w:val=" "/>
    <w:docVar w:name="USRCompany" w:val="VOLKSWOHNUNG GmbH"/>
    <w:docVar w:name="USRCompanyID" w:val="C00000001"/>
    <w:docVar w:name="USRComShortTitle" w:val="VOWO"/>
    <w:docVar w:name="USRDepartment" w:val="Geschäftsbereich Technische Dienstleistungen"/>
    <w:docVar w:name="USRDepartmentID" w:val="D00000040"/>
    <w:docVar w:name="USRDepShortTitle" w:val="GT"/>
    <w:docVar w:name="USREmail" w:val="tatjana.eisenkrein@volkswohnung.com"/>
    <w:docVar w:name="USREmailBreak" w:val="tatjana.eisenkrein_x000d_@volkswohnung.com"/>
    <w:docVar w:name="USRFax" w:val="0721 3506-199"/>
    <w:docVar w:name="USRFirstName" w:val="Tatjana"/>
    <w:docVar w:name="USRFullName" w:val="Tatjana Eisenkrein"/>
    <w:docVar w:name="USRLogin" w:val="eisenkrein"/>
    <w:docVar w:name="USRManager" w:val="Anne Thieß"/>
    <w:docVar w:name="USRMD5" w:val="E49E97DB2D462A3B1DE62B12E3E2E15E"/>
    <w:docVar w:name="USRMobile" w:val=" "/>
    <w:docVar w:name="USRPager" w:val=" "/>
    <w:docVar w:name="USRPhone" w:val="0721 3506-426"/>
    <w:docVar w:name="USRPhoneExt" w:val="-426"/>
    <w:docVar w:name="USRPhoneExtByC" w:val="-426"/>
    <w:docVar w:name="USRSureName" w:val="Eisenkrein"/>
    <w:docVar w:name="USRTeam" w:val="Projektvorbereitung"/>
    <w:docVar w:name="USRTitle" w:val=" "/>
    <w:docVar w:name="VersionAddin" w:val="2"/>
    <w:docVar w:name="VersionID" w:val="1002"/>
    <w:docVar w:name="VersionNumber" w:val="2016-12-12"/>
    <w:docVar w:name="VersionState" w:val="1"/>
  </w:docVars>
  <w:rsids>
    <w:rsidRoot w:val="009A103E"/>
    <w:rsid w:val="0000077D"/>
    <w:rsid w:val="0000122A"/>
    <w:rsid w:val="00003B3C"/>
    <w:rsid w:val="0001093B"/>
    <w:rsid w:val="00013218"/>
    <w:rsid w:val="00014EA9"/>
    <w:rsid w:val="00016ADF"/>
    <w:rsid w:val="00017967"/>
    <w:rsid w:val="00022546"/>
    <w:rsid w:val="00030547"/>
    <w:rsid w:val="00033DB8"/>
    <w:rsid w:val="00037399"/>
    <w:rsid w:val="000409D1"/>
    <w:rsid w:val="00043AB0"/>
    <w:rsid w:val="000442B9"/>
    <w:rsid w:val="00051EDE"/>
    <w:rsid w:val="00061AC8"/>
    <w:rsid w:val="00064ADD"/>
    <w:rsid w:val="00066B46"/>
    <w:rsid w:val="00067509"/>
    <w:rsid w:val="000725AC"/>
    <w:rsid w:val="000737EA"/>
    <w:rsid w:val="00084AE2"/>
    <w:rsid w:val="00092EAB"/>
    <w:rsid w:val="000973C9"/>
    <w:rsid w:val="000B2002"/>
    <w:rsid w:val="000B379B"/>
    <w:rsid w:val="000B5DC2"/>
    <w:rsid w:val="000C3A11"/>
    <w:rsid w:val="000C75E7"/>
    <w:rsid w:val="000D19ED"/>
    <w:rsid w:val="000D1C16"/>
    <w:rsid w:val="000E048D"/>
    <w:rsid w:val="000E0EC3"/>
    <w:rsid w:val="000F172B"/>
    <w:rsid w:val="001022A1"/>
    <w:rsid w:val="00102A3D"/>
    <w:rsid w:val="0010768B"/>
    <w:rsid w:val="00111270"/>
    <w:rsid w:val="00111289"/>
    <w:rsid w:val="00112AC4"/>
    <w:rsid w:val="00143299"/>
    <w:rsid w:val="0014668E"/>
    <w:rsid w:val="00151EC0"/>
    <w:rsid w:val="00153932"/>
    <w:rsid w:val="001626A5"/>
    <w:rsid w:val="00165CB9"/>
    <w:rsid w:val="00166BF2"/>
    <w:rsid w:val="00174362"/>
    <w:rsid w:val="0018437A"/>
    <w:rsid w:val="0018605D"/>
    <w:rsid w:val="001A27D3"/>
    <w:rsid w:val="001A3A80"/>
    <w:rsid w:val="001B3FB3"/>
    <w:rsid w:val="001B789A"/>
    <w:rsid w:val="001C1D08"/>
    <w:rsid w:val="001C639F"/>
    <w:rsid w:val="001D0257"/>
    <w:rsid w:val="001D1D68"/>
    <w:rsid w:val="001D779C"/>
    <w:rsid w:val="001F2CC3"/>
    <w:rsid w:val="0020194B"/>
    <w:rsid w:val="00202474"/>
    <w:rsid w:val="002079D1"/>
    <w:rsid w:val="002137DA"/>
    <w:rsid w:val="002212BB"/>
    <w:rsid w:val="00225C27"/>
    <w:rsid w:val="002315ED"/>
    <w:rsid w:val="00237EA2"/>
    <w:rsid w:val="00243044"/>
    <w:rsid w:val="002456AA"/>
    <w:rsid w:val="0024645C"/>
    <w:rsid w:val="00252F7C"/>
    <w:rsid w:val="00260E5C"/>
    <w:rsid w:val="00262123"/>
    <w:rsid w:val="00264A01"/>
    <w:rsid w:val="00272391"/>
    <w:rsid w:val="0028145F"/>
    <w:rsid w:val="00282E10"/>
    <w:rsid w:val="002849FF"/>
    <w:rsid w:val="00286980"/>
    <w:rsid w:val="002C2AAB"/>
    <w:rsid w:val="002C4D03"/>
    <w:rsid w:val="002C667D"/>
    <w:rsid w:val="002C729B"/>
    <w:rsid w:val="002D6223"/>
    <w:rsid w:val="002E0FD7"/>
    <w:rsid w:val="002E26F7"/>
    <w:rsid w:val="002E77D6"/>
    <w:rsid w:val="002F01D9"/>
    <w:rsid w:val="002F5E11"/>
    <w:rsid w:val="00306031"/>
    <w:rsid w:val="00316ED1"/>
    <w:rsid w:val="00317475"/>
    <w:rsid w:val="00321958"/>
    <w:rsid w:val="003369BC"/>
    <w:rsid w:val="003377B3"/>
    <w:rsid w:val="00342069"/>
    <w:rsid w:val="00344F83"/>
    <w:rsid w:val="00346F33"/>
    <w:rsid w:val="00351662"/>
    <w:rsid w:val="00356348"/>
    <w:rsid w:val="003564F8"/>
    <w:rsid w:val="003616C8"/>
    <w:rsid w:val="00375660"/>
    <w:rsid w:val="00386AAB"/>
    <w:rsid w:val="00386C35"/>
    <w:rsid w:val="00392E80"/>
    <w:rsid w:val="003B0FB3"/>
    <w:rsid w:val="003B19D4"/>
    <w:rsid w:val="003B3D39"/>
    <w:rsid w:val="003B500E"/>
    <w:rsid w:val="003B6BBA"/>
    <w:rsid w:val="003C09EE"/>
    <w:rsid w:val="003C1F94"/>
    <w:rsid w:val="003D0096"/>
    <w:rsid w:val="003E0DE4"/>
    <w:rsid w:val="003E186C"/>
    <w:rsid w:val="003E24BE"/>
    <w:rsid w:val="003E2DBB"/>
    <w:rsid w:val="003F2506"/>
    <w:rsid w:val="004002E2"/>
    <w:rsid w:val="00410BB2"/>
    <w:rsid w:val="004128EE"/>
    <w:rsid w:val="004153FC"/>
    <w:rsid w:val="0042240D"/>
    <w:rsid w:val="00425053"/>
    <w:rsid w:val="00427AA0"/>
    <w:rsid w:val="0043066A"/>
    <w:rsid w:val="00434EF6"/>
    <w:rsid w:val="00435072"/>
    <w:rsid w:val="00445463"/>
    <w:rsid w:val="00450FFB"/>
    <w:rsid w:val="00454189"/>
    <w:rsid w:val="00455183"/>
    <w:rsid w:val="00456DE4"/>
    <w:rsid w:val="0046218E"/>
    <w:rsid w:val="00483248"/>
    <w:rsid w:val="004835CE"/>
    <w:rsid w:val="00484C1D"/>
    <w:rsid w:val="00491989"/>
    <w:rsid w:val="0049210E"/>
    <w:rsid w:val="004A369B"/>
    <w:rsid w:val="004A6444"/>
    <w:rsid w:val="004B68C4"/>
    <w:rsid w:val="004C10AC"/>
    <w:rsid w:val="004C7198"/>
    <w:rsid w:val="004D0695"/>
    <w:rsid w:val="004D2282"/>
    <w:rsid w:val="004D23DA"/>
    <w:rsid w:val="004D2C50"/>
    <w:rsid w:val="004D39D6"/>
    <w:rsid w:val="004E5133"/>
    <w:rsid w:val="004F04AC"/>
    <w:rsid w:val="004F3D5A"/>
    <w:rsid w:val="004F602C"/>
    <w:rsid w:val="004F6AB8"/>
    <w:rsid w:val="004F730A"/>
    <w:rsid w:val="00517ADA"/>
    <w:rsid w:val="0052147A"/>
    <w:rsid w:val="005268B6"/>
    <w:rsid w:val="00544952"/>
    <w:rsid w:val="00554632"/>
    <w:rsid w:val="00554D84"/>
    <w:rsid w:val="00557239"/>
    <w:rsid w:val="00562088"/>
    <w:rsid w:val="00565CF4"/>
    <w:rsid w:val="0056693B"/>
    <w:rsid w:val="005803F3"/>
    <w:rsid w:val="00583A5A"/>
    <w:rsid w:val="005860C5"/>
    <w:rsid w:val="00590DF0"/>
    <w:rsid w:val="00592522"/>
    <w:rsid w:val="005959DC"/>
    <w:rsid w:val="005A1F56"/>
    <w:rsid w:val="005A3960"/>
    <w:rsid w:val="005A401E"/>
    <w:rsid w:val="005A69C9"/>
    <w:rsid w:val="005B3EF5"/>
    <w:rsid w:val="005C3A13"/>
    <w:rsid w:val="005D5418"/>
    <w:rsid w:val="005E3910"/>
    <w:rsid w:val="005E43DF"/>
    <w:rsid w:val="005F1547"/>
    <w:rsid w:val="005F2BD1"/>
    <w:rsid w:val="005F4DCA"/>
    <w:rsid w:val="00603859"/>
    <w:rsid w:val="00606104"/>
    <w:rsid w:val="00607777"/>
    <w:rsid w:val="00611342"/>
    <w:rsid w:val="006153F3"/>
    <w:rsid w:val="006177B1"/>
    <w:rsid w:val="00623551"/>
    <w:rsid w:val="00631EAA"/>
    <w:rsid w:val="006362B3"/>
    <w:rsid w:val="00636A3A"/>
    <w:rsid w:val="00641F90"/>
    <w:rsid w:val="00642894"/>
    <w:rsid w:val="00642EF9"/>
    <w:rsid w:val="0064346E"/>
    <w:rsid w:val="00646BF0"/>
    <w:rsid w:val="00665339"/>
    <w:rsid w:val="00672146"/>
    <w:rsid w:val="00672725"/>
    <w:rsid w:val="006743CD"/>
    <w:rsid w:val="00674480"/>
    <w:rsid w:val="006821DD"/>
    <w:rsid w:val="00683ADE"/>
    <w:rsid w:val="0068430E"/>
    <w:rsid w:val="00696B81"/>
    <w:rsid w:val="00697DCA"/>
    <w:rsid w:val="00697FEC"/>
    <w:rsid w:val="006A2DE9"/>
    <w:rsid w:val="006A3153"/>
    <w:rsid w:val="006A337F"/>
    <w:rsid w:val="006A5363"/>
    <w:rsid w:val="006A7410"/>
    <w:rsid w:val="006B16C0"/>
    <w:rsid w:val="006B3678"/>
    <w:rsid w:val="006B3699"/>
    <w:rsid w:val="006B6147"/>
    <w:rsid w:val="006C1BAE"/>
    <w:rsid w:val="006C3CD2"/>
    <w:rsid w:val="006C3FFB"/>
    <w:rsid w:val="006D60B7"/>
    <w:rsid w:val="006D6849"/>
    <w:rsid w:val="006E188F"/>
    <w:rsid w:val="006E5DE5"/>
    <w:rsid w:val="006F12A1"/>
    <w:rsid w:val="006F26C0"/>
    <w:rsid w:val="007050EB"/>
    <w:rsid w:val="0071542A"/>
    <w:rsid w:val="0071630F"/>
    <w:rsid w:val="00733CD9"/>
    <w:rsid w:val="007460E0"/>
    <w:rsid w:val="00751C60"/>
    <w:rsid w:val="00752494"/>
    <w:rsid w:val="00754A29"/>
    <w:rsid w:val="00772A4C"/>
    <w:rsid w:val="00775FB6"/>
    <w:rsid w:val="00784615"/>
    <w:rsid w:val="00786146"/>
    <w:rsid w:val="0079082F"/>
    <w:rsid w:val="00791855"/>
    <w:rsid w:val="00794D5E"/>
    <w:rsid w:val="007A720E"/>
    <w:rsid w:val="007B015F"/>
    <w:rsid w:val="007B2005"/>
    <w:rsid w:val="007B6101"/>
    <w:rsid w:val="007B687B"/>
    <w:rsid w:val="007C010A"/>
    <w:rsid w:val="007C439F"/>
    <w:rsid w:val="007C78E7"/>
    <w:rsid w:val="007D0667"/>
    <w:rsid w:val="007D4E4B"/>
    <w:rsid w:val="007E101E"/>
    <w:rsid w:val="007E5BCD"/>
    <w:rsid w:val="007E7393"/>
    <w:rsid w:val="007F010B"/>
    <w:rsid w:val="007F0BBA"/>
    <w:rsid w:val="00813DAE"/>
    <w:rsid w:val="00816BA9"/>
    <w:rsid w:val="00821B24"/>
    <w:rsid w:val="00823142"/>
    <w:rsid w:val="008311B2"/>
    <w:rsid w:val="00836BD6"/>
    <w:rsid w:val="0084732C"/>
    <w:rsid w:val="0085327D"/>
    <w:rsid w:val="00865FBE"/>
    <w:rsid w:val="008668D8"/>
    <w:rsid w:val="00870434"/>
    <w:rsid w:val="00874C37"/>
    <w:rsid w:val="00881E41"/>
    <w:rsid w:val="0088496E"/>
    <w:rsid w:val="00885B53"/>
    <w:rsid w:val="00897DB7"/>
    <w:rsid w:val="008A376C"/>
    <w:rsid w:val="008A71D8"/>
    <w:rsid w:val="008B3688"/>
    <w:rsid w:val="008B481E"/>
    <w:rsid w:val="008D1574"/>
    <w:rsid w:val="008E160D"/>
    <w:rsid w:val="008E44CD"/>
    <w:rsid w:val="008F0F82"/>
    <w:rsid w:val="008F1469"/>
    <w:rsid w:val="008F490B"/>
    <w:rsid w:val="008F4AA5"/>
    <w:rsid w:val="008F6FD5"/>
    <w:rsid w:val="008F76AE"/>
    <w:rsid w:val="009004F9"/>
    <w:rsid w:val="009258D0"/>
    <w:rsid w:val="00926D21"/>
    <w:rsid w:val="0095079E"/>
    <w:rsid w:val="009538D3"/>
    <w:rsid w:val="009548AA"/>
    <w:rsid w:val="0096695E"/>
    <w:rsid w:val="00971735"/>
    <w:rsid w:val="00974637"/>
    <w:rsid w:val="00985A26"/>
    <w:rsid w:val="00985A61"/>
    <w:rsid w:val="00987461"/>
    <w:rsid w:val="009971B8"/>
    <w:rsid w:val="009A103E"/>
    <w:rsid w:val="009A1EB7"/>
    <w:rsid w:val="009A37EA"/>
    <w:rsid w:val="009A4C0D"/>
    <w:rsid w:val="009C2558"/>
    <w:rsid w:val="009C6A97"/>
    <w:rsid w:val="009D281F"/>
    <w:rsid w:val="009D4D5E"/>
    <w:rsid w:val="009E412A"/>
    <w:rsid w:val="009F4E98"/>
    <w:rsid w:val="00A01DE6"/>
    <w:rsid w:val="00A11110"/>
    <w:rsid w:val="00A15306"/>
    <w:rsid w:val="00A21A1B"/>
    <w:rsid w:val="00A34419"/>
    <w:rsid w:val="00A37511"/>
    <w:rsid w:val="00A4761B"/>
    <w:rsid w:val="00A51729"/>
    <w:rsid w:val="00A53129"/>
    <w:rsid w:val="00A61F32"/>
    <w:rsid w:val="00A6251C"/>
    <w:rsid w:val="00A63F35"/>
    <w:rsid w:val="00A65C81"/>
    <w:rsid w:val="00A73772"/>
    <w:rsid w:val="00A754CF"/>
    <w:rsid w:val="00A76E43"/>
    <w:rsid w:val="00A900C8"/>
    <w:rsid w:val="00A90500"/>
    <w:rsid w:val="00A90D35"/>
    <w:rsid w:val="00A91428"/>
    <w:rsid w:val="00A91BB2"/>
    <w:rsid w:val="00A9271D"/>
    <w:rsid w:val="00A95182"/>
    <w:rsid w:val="00A96E95"/>
    <w:rsid w:val="00A9751E"/>
    <w:rsid w:val="00AB0D75"/>
    <w:rsid w:val="00AB5BCD"/>
    <w:rsid w:val="00AB6002"/>
    <w:rsid w:val="00AC3704"/>
    <w:rsid w:val="00AC3CFB"/>
    <w:rsid w:val="00AC43FA"/>
    <w:rsid w:val="00AC4E44"/>
    <w:rsid w:val="00AE314D"/>
    <w:rsid w:val="00B01EF9"/>
    <w:rsid w:val="00B07CF2"/>
    <w:rsid w:val="00B225A5"/>
    <w:rsid w:val="00B27AD6"/>
    <w:rsid w:val="00B3160E"/>
    <w:rsid w:val="00B3338C"/>
    <w:rsid w:val="00B37933"/>
    <w:rsid w:val="00B54752"/>
    <w:rsid w:val="00B773AB"/>
    <w:rsid w:val="00B8294B"/>
    <w:rsid w:val="00B848FE"/>
    <w:rsid w:val="00B9487A"/>
    <w:rsid w:val="00BA0DDC"/>
    <w:rsid w:val="00BA3374"/>
    <w:rsid w:val="00BA3AB3"/>
    <w:rsid w:val="00BB0AB6"/>
    <w:rsid w:val="00BB51FD"/>
    <w:rsid w:val="00BB539A"/>
    <w:rsid w:val="00BB5B81"/>
    <w:rsid w:val="00BC2CB3"/>
    <w:rsid w:val="00BC49E6"/>
    <w:rsid w:val="00BC7DBE"/>
    <w:rsid w:val="00BD20C3"/>
    <w:rsid w:val="00BD6008"/>
    <w:rsid w:val="00BD6AB6"/>
    <w:rsid w:val="00BE14E4"/>
    <w:rsid w:val="00BE4848"/>
    <w:rsid w:val="00BF155E"/>
    <w:rsid w:val="00BF2E99"/>
    <w:rsid w:val="00C00C1B"/>
    <w:rsid w:val="00C05074"/>
    <w:rsid w:val="00C1083B"/>
    <w:rsid w:val="00C10BA9"/>
    <w:rsid w:val="00C15A42"/>
    <w:rsid w:val="00C20DCF"/>
    <w:rsid w:val="00C3247F"/>
    <w:rsid w:val="00C42C51"/>
    <w:rsid w:val="00C42CE0"/>
    <w:rsid w:val="00C5141F"/>
    <w:rsid w:val="00C5175C"/>
    <w:rsid w:val="00C53C0E"/>
    <w:rsid w:val="00C55EFA"/>
    <w:rsid w:val="00C61624"/>
    <w:rsid w:val="00C66292"/>
    <w:rsid w:val="00C70A26"/>
    <w:rsid w:val="00C73C46"/>
    <w:rsid w:val="00C76AA7"/>
    <w:rsid w:val="00C86E2A"/>
    <w:rsid w:val="00C91E01"/>
    <w:rsid w:val="00C97E3E"/>
    <w:rsid w:val="00CB0C20"/>
    <w:rsid w:val="00CB78F5"/>
    <w:rsid w:val="00CC02A8"/>
    <w:rsid w:val="00CC39EA"/>
    <w:rsid w:val="00CD52B0"/>
    <w:rsid w:val="00CF29AD"/>
    <w:rsid w:val="00D05292"/>
    <w:rsid w:val="00D10666"/>
    <w:rsid w:val="00D144C4"/>
    <w:rsid w:val="00D210C7"/>
    <w:rsid w:val="00D258DC"/>
    <w:rsid w:val="00D3350C"/>
    <w:rsid w:val="00D33A9A"/>
    <w:rsid w:val="00D36585"/>
    <w:rsid w:val="00D36ABB"/>
    <w:rsid w:val="00D4152F"/>
    <w:rsid w:val="00D4285D"/>
    <w:rsid w:val="00D5665D"/>
    <w:rsid w:val="00D64969"/>
    <w:rsid w:val="00D7219B"/>
    <w:rsid w:val="00D7347E"/>
    <w:rsid w:val="00D845FC"/>
    <w:rsid w:val="00D84E05"/>
    <w:rsid w:val="00D85850"/>
    <w:rsid w:val="00D85BCA"/>
    <w:rsid w:val="00D9026E"/>
    <w:rsid w:val="00D941E8"/>
    <w:rsid w:val="00D94A1A"/>
    <w:rsid w:val="00D9544A"/>
    <w:rsid w:val="00DA335A"/>
    <w:rsid w:val="00DB04BD"/>
    <w:rsid w:val="00DB2338"/>
    <w:rsid w:val="00DB2C41"/>
    <w:rsid w:val="00DB2DED"/>
    <w:rsid w:val="00DB5A3D"/>
    <w:rsid w:val="00DB5F52"/>
    <w:rsid w:val="00DD1229"/>
    <w:rsid w:val="00DD2F38"/>
    <w:rsid w:val="00DD5A0E"/>
    <w:rsid w:val="00DD7B79"/>
    <w:rsid w:val="00DE1724"/>
    <w:rsid w:val="00DE3B31"/>
    <w:rsid w:val="00DE697F"/>
    <w:rsid w:val="00DE7729"/>
    <w:rsid w:val="00DF0D46"/>
    <w:rsid w:val="00DF44A4"/>
    <w:rsid w:val="00DF5F9C"/>
    <w:rsid w:val="00E0185E"/>
    <w:rsid w:val="00E03B28"/>
    <w:rsid w:val="00E0492D"/>
    <w:rsid w:val="00E06F4C"/>
    <w:rsid w:val="00E134C0"/>
    <w:rsid w:val="00E2607D"/>
    <w:rsid w:val="00E34F9B"/>
    <w:rsid w:val="00E35CF9"/>
    <w:rsid w:val="00E365A6"/>
    <w:rsid w:val="00E36F32"/>
    <w:rsid w:val="00E42B73"/>
    <w:rsid w:val="00E4523C"/>
    <w:rsid w:val="00E455E0"/>
    <w:rsid w:val="00E45869"/>
    <w:rsid w:val="00E45EE8"/>
    <w:rsid w:val="00E47065"/>
    <w:rsid w:val="00E47075"/>
    <w:rsid w:val="00E5540B"/>
    <w:rsid w:val="00E558C4"/>
    <w:rsid w:val="00E63EF1"/>
    <w:rsid w:val="00E735F2"/>
    <w:rsid w:val="00E746D6"/>
    <w:rsid w:val="00E83F9D"/>
    <w:rsid w:val="00E842F0"/>
    <w:rsid w:val="00E908A7"/>
    <w:rsid w:val="00E94EA7"/>
    <w:rsid w:val="00E95576"/>
    <w:rsid w:val="00E9759E"/>
    <w:rsid w:val="00E9772B"/>
    <w:rsid w:val="00EA5A90"/>
    <w:rsid w:val="00EA5E91"/>
    <w:rsid w:val="00EA7D10"/>
    <w:rsid w:val="00EB3B7D"/>
    <w:rsid w:val="00EC08A6"/>
    <w:rsid w:val="00EC3C40"/>
    <w:rsid w:val="00EC7603"/>
    <w:rsid w:val="00ED20D6"/>
    <w:rsid w:val="00ED2F5F"/>
    <w:rsid w:val="00EE338F"/>
    <w:rsid w:val="00EF2D6F"/>
    <w:rsid w:val="00EF4DEF"/>
    <w:rsid w:val="00EF5CB9"/>
    <w:rsid w:val="00F026CA"/>
    <w:rsid w:val="00F107B3"/>
    <w:rsid w:val="00F1257F"/>
    <w:rsid w:val="00F20876"/>
    <w:rsid w:val="00F27955"/>
    <w:rsid w:val="00F27DAB"/>
    <w:rsid w:val="00F33EF7"/>
    <w:rsid w:val="00F34759"/>
    <w:rsid w:val="00F42A1D"/>
    <w:rsid w:val="00F43541"/>
    <w:rsid w:val="00F43BD4"/>
    <w:rsid w:val="00F45D3A"/>
    <w:rsid w:val="00F503B8"/>
    <w:rsid w:val="00F621DA"/>
    <w:rsid w:val="00F640B1"/>
    <w:rsid w:val="00F6565E"/>
    <w:rsid w:val="00F656A1"/>
    <w:rsid w:val="00F674E8"/>
    <w:rsid w:val="00F80642"/>
    <w:rsid w:val="00F80746"/>
    <w:rsid w:val="00F93D9A"/>
    <w:rsid w:val="00F93DD5"/>
    <w:rsid w:val="00F977E5"/>
    <w:rsid w:val="00FA18A4"/>
    <w:rsid w:val="00FA1C5C"/>
    <w:rsid w:val="00FA40A8"/>
    <w:rsid w:val="00FA7F43"/>
    <w:rsid w:val="00FB7169"/>
    <w:rsid w:val="00FC5448"/>
    <w:rsid w:val="00FC6750"/>
    <w:rsid w:val="00FC7226"/>
    <w:rsid w:val="00FD3327"/>
    <w:rsid w:val="00FE0317"/>
    <w:rsid w:val="00FE45EA"/>
    <w:rsid w:val="00FF04D4"/>
    <w:rsid w:val="00FF672D"/>
    <w:rsid w:val="00FF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13B4A0"/>
  <w15:docId w15:val="{04A7F601-EB83-4F17-BBD6-C828465121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137DA"/>
    <w:pPr>
      <w:spacing w:line="240" w:lineRule="exact"/>
    </w:pPr>
    <w:rPr>
      <w:rFonts w:ascii="Verdana" w:eastAsia="Calibri" w:hAnsi="Verdana"/>
      <w:sz w:val="18"/>
      <w:szCs w:val="18"/>
      <w:lang w:eastAsia="en-US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C10BA9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636A3A"/>
    <w:pPr>
      <w:keepNext/>
      <w:keepLines/>
      <w:spacing w:before="20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uiPriority w:val="9"/>
    <w:rsid w:val="00C10BA9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styleId="Platzhaltertext">
    <w:name w:val="Placeholder Text"/>
    <w:uiPriority w:val="99"/>
    <w:semiHidden/>
    <w:rsid w:val="00C10BA9"/>
    <w:rPr>
      <w:color w:val="80808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10BA9"/>
    <w:pPr>
      <w:spacing w:line="240" w:lineRule="auto"/>
    </w:pPr>
    <w:rPr>
      <w:rFonts w:ascii="Tahoma" w:hAnsi="Tahoma" w:cs="Tahoma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C10BA9"/>
    <w:rPr>
      <w:rFonts w:ascii="Tahoma" w:hAnsi="Tahoma" w:cs="Tahoma"/>
      <w:sz w:val="16"/>
      <w:szCs w:val="16"/>
    </w:rPr>
  </w:style>
  <w:style w:type="paragraph" w:customStyle="1" w:styleId="VOWOAdressblockBrief">
    <w:name w:val="VOWO: Adressblock (Brief)"/>
    <w:basedOn w:val="Standard"/>
    <w:qFormat/>
    <w:rsid w:val="0068430E"/>
    <w:pPr>
      <w:framePr w:w="3119" w:h="2821" w:hRule="exact" w:hSpace="181" w:wrap="around" w:vAnchor="page" w:hAnchor="page" w:x="7656" w:y="2836" w:anchorLock="1"/>
      <w:spacing w:line="190" w:lineRule="exact"/>
    </w:pPr>
    <w:rPr>
      <w:sz w:val="16"/>
      <w:szCs w:val="16"/>
    </w:rPr>
  </w:style>
  <w:style w:type="table" w:styleId="Tabellenraster">
    <w:name w:val="Table Grid"/>
    <w:basedOn w:val="NormaleTabelle"/>
    <w:uiPriority w:val="59"/>
    <w:rsid w:val="006C3FF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VOWOBereichNummer1">
    <w:name w:val="VOWO: Bereich (Nummer 1.)"/>
    <w:basedOn w:val="berschrift1"/>
    <w:next w:val="VOWOStandardText"/>
    <w:qFormat/>
    <w:rsid w:val="00B07CF2"/>
    <w:pPr>
      <w:numPr>
        <w:numId w:val="9"/>
      </w:numPr>
      <w:pBdr>
        <w:top w:val="single" w:sz="4" w:space="1" w:color="auto"/>
      </w:pBdr>
      <w:spacing w:before="320" w:after="160" w:line="160" w:lineRule="atLeast"/>
    </w:pPr>
    <w:rPr>
      <w:rFonts w:ascii="Verdana" w:eastAsia="Times New Roman" w:hAnsi="Verdana" w:cs="Cambria"/>
      <w:color w:val="auto"/>
      <w:sz w:val="16"/>
      <w:lang w:eastAsia="de-DE"/>
    </w:rPr>
  </w:style>
  <w:style w:type="paragraph" w:customStyle="1" w:styleId="VOWOBereichNummer11">
    <w:name w:val="VOWO: Bereich (Nummer 1.1)"/>
    <w:basedOn w:val="berschrift2"/>
    <w:next w:val="VOWOStandardText"/>
    <w:qFormat/>
    <w:rsid w:val="000F172B"/>
    <w:pPr>
      <w:keepNext w:val="0"/>
      <w:numPr>
        <w:ilvl w:val="1"/>
        <w:numId w:val="9"/>
      </w:numPr>
      <w:spacing w:before="320" w:after="160" w:line="160" w:lineRule="atLeast"/>
    </w:pPr>
    <w:rPr>
      <w:rFonts w:ascii="Verdana" w:hAnsi="Verdana"/>
      <w:b w:val="0"/>
      <w:color w:val="auto"/>
      <w:sz w:val="16"/>
      <w:lang w:eastAsia="de-DE"/>
    </w:rPr>
  </w:style>
  <w:style w:type="character" w:customStyle="1" w:styleId="berschrift2Zchn">
    <w:name w:val="Überschrift 2 Zchn"/>
    <w:link w:val="berschrift2"/>
    <w:uiPriority w:val="9"/>
    <w:semiHidden/>
    <w:rsid w:val="00636A3A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customStyle="1" w:styleId="VOWOBereichNummer111">
    <w:name w:val="VOWO: Bereich (Nummer 1.1.1)"/>
    <w:basedOn w:val="VOWOBereichNummer11"/>
    <w:next w:val="VOWOStandardText"/>
    <w:qFormat/>
    <w:rsid w:val="00E735F2"/>
    <w:pPr>
      <w:numPr>
        <w:ilvl w:val="2"/>
      </w:numPr>
    </w:pPr>
  </w:style>
  <w:style w:type="paragraph" w:customStyle="1" w:styleId="VOWOBereichohneIndex">
    <w:name w:val="VOWO: Bereich (ohne Index)"/>
    <w:basedOn w:val="VOWOThema"/>
    <w:next w:val="VOWOStandardText"/>
    <w:qFormat/>
    <w:rsid w:val="0088496E"/>
    <w:pPr>
      <w:spacing w:before="320" w:after="160" w:line="160" w:lineRule="atLeast"/>
    </w:pPr>
    <w:rPr>
      <w:sz w:val="16"/>
      <w:szCs w:val="16"/>
    </w:rPr>
  </w:style>
  <w:style w:type="paragraph" w:customStyle="1" w:styleId="VOWOBereichohneNummer">
    <w:name w:val="VOWO: Bereich (ohne Nummer)"/>
    <w:basedOn w:val="berschrift1"/>
    <w:next w:val="VOWOStandardText"/>
    <w:qFormat/>
    <w:rsid w:val="00E0185E"/>
    <w:pPr>
      <w:pBdr>
        <w:top w:val="single" w:sz="4" w:space="1" w:color="auto"/>
      </w:pBdr>
      <w:spacing w:before="320" w:after="160" w:line="160" w:lineRule="atLeast"/>
      <w:ind w:left="397" w:hanging="397"/>
    </w:pPr>
    <w:rPr>
      <w:rFonts w:ascii="Verdana" w:eastAsia="Times New Roman" w:hAnsi="Verdana" w:cs="Cambria"/>
      <w:color w:val="auto"/>
      <w:sz w:val="16"/>
      <w:lang w:eastAsia="de-DE"/>
    </w:rPr>
  </w:style>
  <w:style w:type="paragraph" w:customStyle="1" w:styleId="VOWOFuzeile">
    <w:name w:val="VOWO: Fußzeile"/>
    <w:basedOn w:val="Standard"/>
    <w:qFormat/>
    <w:rsid w:val="00F93D9A"/>
    <w:pPr>
      <w:spacing w:line="100" w:lineRule="atLeast"/>
    </w:pPr>
    <w:rPr>
      <w:rFonts w:eastAsia="Times New Roman"/>
      <w:sz w:val="10"/>
      <w:lang w:eastAsia="de-DE"/>
    </w:rPr>
  </w:style>
  <w:style w:type="paragraph" w:customStyle="1" w:styleId="VOWOStandardText">
    <w:name w:val="VOWO: Standard Text"/>
    <w:basedOn w:val="Standard"/>
    <w:qFormat/>
    <w:rsid w:val="00CF29AD"/>
  </w:style>
  <w:style w:type="paragraph" w:customStyle="1" w:styleId="VOWOThema">
    <w:name w:val="VOWO: Thema"/>
    <w:basedOn w:val="Standard"/>
    <w:next w:val="VOWOStandardText"/>
    <w:qFormat/>
    <w:rsid w:val="00987461"/>
    <w:pPr>
      <w:pBdr>
        <w:top w:val="single" w:sz="4" w:space="1" w:color="000000"/>
      </w:pBdr>
      <w:spacing w:line="100" w:lineRule="atLeast"/>
    </w:pPr>
    <w:rPr>
      <w:rFonts w:eastAsia="Times New Roman" w:cs="Verdana"/>
      <w:b/>
      <w:sz w:val="22"/>
      <w:lang w:eastAsia="de-DE"/>
    </w:rPr>
  </w:style>
  <w:style w:type="character" w:customStyle="1" w:styleId="VOWOFuzeilenText">
    <w:name w:val="VOWO: Fußzeilen Text"/>
    <w:uiPriority w:val="1"/>
    <w:qFormat/>
    <w:rsid w:val="008F76AE"/>
    <w:rPr>
      <w:rFonts w:ascii="Verdana" w:hAnsi="Verdana"/>
      <w:sz w:val="10"/>
    </w:rPr>
  </w:style>
  <w:style w:type="character" w:customStyle="1" w:styleId="VOWOFuzeilenTextversteckt">
    <w:name w:val="VOWO: Fußzeilen Text (versteckt)"/>
    <w:uiPriority w:val="1"/>
    <w:qFormat/>
    <w:rsid w:val="002212BB"/>
    <w:rPr>
      <w:rFonts w:ascii="Verdana" w:hAnsi="Verdana"/>
      <w:color w:val="FFFFFF"/>
      <w:sz w:val="10"/>
    </w:rPr>
  </w:style>
  <w:style w:type="paragraph" w:customStyle="1" w:styleId="VOWOStandardIntern">
    <w:name w:val="VOWO: Standard Intern"/>
    <w:basedOn w:val="VOWOStandardText"/>
    <w:qFormat/>
    <w:rsid w:val="009548AA"/>
    <w:rPr>
      <w:sz w:val="16"/>
    </w:rPr>
  </w:style>
  <w:style w:type="paragraph" w:styleId="Kopfzeile">
    <w:name w:val="header"/>
    <w:basedOn w:val="Standard"/>
    <w:link w:val="KopfzeileZchn"/>
    <w:uiPriority w:val="99"/>
    <w:unhideWhenUsed/>
    <w:rsid w:val="0068430E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68430E"/>
    <w:rPr>
      <w:rFonts w:ascii="Verdana" w:eastAsia="Calibri" w:hAnsi="Verdana"/>
      <w:noProof/>
      <w:sz w:val="18"/>
      <w:szCs w:val="18"/>
      <w:lang w:eastAsia="en-US"/>
    </w:rPr>
  </w:style>
  <w:style w:type="paragraph" w:styleId="Listenabsatz">
    <w:name w:val="List Paragraph"/>
    <w:aliases w:val="Titel mittig"/>
    <w:basedOn w:val="Standard"/>
    <w:link w:val="ListenabsatzZchn"/>
    <w:uiPriority w:val="34"/>
    <w:qFormat/>
    <w:rsid w:val="009A103E"/>
    <w:pPr>
      <w:spacing w:line="284" w:lineRule="exact"/>
      <w:ind w:left="720"/>
      <w:contextualSpacing/>
    </w:pPr>
    <w:rPr>
      <w:rFonts w:eastAsia="Times New Roman"/>
      <w:sz w:val="16"/>
      <w:szCs w:val="22"/>
      <w:lang w:eastAsia="de-DE"/>
    </w:rPr>
  </w:style>
  <w:style w:type="character" w:styleId="Hyperlink">
    <w:name w:val="Hyperlink"/>
    <w:uiPriority w:val="99"/>
    <w:rsid w:val="009A103E"/>
    <w:rPr>
      <w:color w:val="0000FF"/>
      <w:u w:val="single"/>
    </w:rPr>
  </w:style>
  <w:style w:type="paragraph" w:styleId="Kommentartext">
    <w:name w:val="annotation text"/>
    <w:basedOn w:val="Standard"/>
    <w:link w:val="KommentartextZchn"/>
    <w:uiPriority w:val="99"/>
    <w:unhideWhenUsed/>
    <w:rsid w:val="00544952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544952"/>
    <w:rPr>
      <w:rFonts w:ascii="Verdana" w:eastAsia="Calibri" w:hAnsi="Verdana"/>
      <w:noProof/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44952"/>
    <w:rPr>
      <w:rFonts w:ascii="Times New Roman" w:eastAsia="Times New Roman" w:hAnsi="Times New Roman"/>
      <w:b/>
      <w:bCs/>
      <w:lang w:val="en-US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44952"/>
    <w:rPr>
      <w:rFonts w:ascii="Times New Roman" w:eastAsia="Calibri" w:hAnsi="Times New Roman"/>
      <w:b/>
      <w:bCs/>
      <w:noProof/>
      <w:lang w:val="en-US" w:eastAsia="en-US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01093B"/>
    <w:rPr>
      <w:sz w:val="16"/>
      <w:szCs w:val="16"/>
    </w:rPr>
  </w:style>
  <w:style w:type="character" w:customStyle="1" w:styleId="Formatvorlage2">
    <w:name w:val="Formatvorlage2"/>
    <w:basedOn w:val="Absatz-Standardschriftart"/>
    <w:uiPriority w:val="1"/>
    <w:rsid w:val="005F2BD1"/>
    <w:rPr>
      <w:rFonts w:ascii="Verdana" w:hAnsi="Verdana"/>
      <w:sz w:val="18"/>
    </w:rPr>
  </w:style>
  <w:style w:type="table" w:customStyle="1" w:styleId="Tabellenraster1">
    <w:name w:val="Tabellenraster1"/>
    <w:basedOn w:val="NormaleTabelle"/>
    <w:next w:val="Tabellenraster"/>
    <w:uiPriority w:val="59"/>
    <w:rsid w:val="00696B81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enabsatzZchn">
    <w:name w:val="Listenabsatz Zchn"/>
    <w:aliases w:val="Titel mittig Zchn"/>
    <w:link w:val="Listenabsatz"/>
    <w:uiPriority w:val="34"/>
    <w:rsid w:val="004F730A"/>
    <w:rPr>
      <w:rFonts w:ascii="Verdana" w:hAnsi="Verdana"/>
      <w:sz w:val="16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3042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18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8/08/relationships/commentsExtensible" Target="commentsExtensible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microsoft.com/office/2016/09/relationships/commentsIds" Target="commentsIds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90_Vorlagen\80_Alle_Vorlagen\Briefbogen%20Allgemein%20%5b1002%5d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0B0E7A75DE0465E96C4421C7135DA7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D93CA42-C0F1-4D11-BB8E-5DEEEE379B46}"/>
      </w:docPartPr>
      <w:docPartBody>
        <w:p w:rsidR="009D4207" w:rsidRDefault="009C391E" w:rsidP="009C391E">
          <w:pPr>
            <w:pStyle w:val="A0B0E7A75DE0465E96C4421C7135DA7A"/>
          </w:pPr>
          <w:r w:rsidRPr="00422165">
            <w:rPr>
              <w:rStyle w:val="Platzhaltertext"/>
              <w:rFonts w:eastAsia="Calibri"/>
            </w:rPr>
            <w:t>E</w:t>
          </w:r>
          <w:r>
            <w:rPr>
              <w:rStyle w:val="Platzhaltertext"/>
              <w:rFonts w:eastAsia="Calibri"/>
            </w:rPr>
            <w:t>intragen</w:t>
          </w:r>
        </w:p>
      </w:docPartBody>
    </w:docPart>
    <w:docPart>
      <w:docPartPr>
        <w:name w:val="E52ED6B468C64344BFA6014FF060817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CE6792C-2828-455D-9C88-3BD1B34B1C53}"/>
      </w:docPartPr>
      <w:docPartBody>
        <w:p w:rsidR="009D4207" w:rsidRDefault="009C391E" w:rsidP="009C391E">
          <w:pPr>
            <w:pStyle w:val="E52ED6B468C64344BFA6014FF0608173"/>
          </w:pPr>
          <w:r w:rsidRPr="00AA4A10">
            <w:rPr>
              <w:rStyle w:val="Platzhaltertext"/>
            </w:rPr>
            <w:t>Wählen Sie ein Element aus.</w:t>
          </w:r>
        </w:p>
      </w:docPartBody>
    </w:docPart>
    <w:docPart>
      <w:docPartPr>
        <w:name w:val="D3E94143330646018C0432872087BF8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F0DE5A1-200F-486F-8154-622527247593}"/>
      </w:docPartPr>
      <w:docPartBody>
        <w:p w:rsidR="009D4207" w:rsidRDefault="009C391E" w:rsidP="009C391E">
          <w:pPr>
            <w:pStyle w:val="D3E94143330646018C0432872087BF8F"/>
          </w:pPr>
          <w:r>
            <w:rPr>
              <w:rStyle w:val="Platzhaltertext"/>
              <w:rFonts w:eastAsia="Calibri"/>
            </w:rPr>
            <w:t>Projektnummer eintragen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83D68"/>
    <w:rsid w:val="000246BF"/>
    <w:rsid w:val="00032674"/>
    <w:rsid w:val="0014668E"/>
    <w:rsid w:val="001B789A"/>
    <w:rsid w:val="00252F7C"/>
    <w:rsid w:val="002B56DC"/>
    <w:rsid w:val="0033023E"/>
    <w:rsid w:val="003575A3"/>
    <w:rsid w:val="003B500E"/>
    <w:rsid w:val="00476FAD"/>
    <w:rsid w:val="004C4584"/>
    <w:rsid w:val="00517F31"/>
    <w:rsid w:val="005403D7"/>
    <w:rsid w:val="005915BF"/>
    <w:rsid w:val="005A5FF4"/>
    <w:rsid w:val="005C4CB7"/>
    <w:rsid w:val="00776FFC"/>
    <w:rsid w:val="007C306E"/>
    <w:rsid w:val="0085729A"/>
    <w:rsid w:val="00883D68"/>
    <w:rsid w:val="00955F9F"/>
    <w:rsid w:val="009B6B1E"/>
    <w:rsid w:val="009C391E"/>
    <w:rsid w:val="009D4207"/>
    <w:rsid w:val="00A0523E"/>
    <w:rsid w:val="00A36533"/>
    <w:rsid w:val="00A36C1E"/>
    <w:rsid w:val="00A842C5"/>
    <w:rsid w:val="00B12D89"/>
    <w:rsid w:val="00B468B8"/>
    <w:rsid w:val="00C86101"/>
    <w:rsid w:val="00C93F82"/>
    <w:rsid w:val="00CC55F3"/>
    <w:rsid w:val="00CD4653"/>
    <w:rsid w:val="00D4152F"/>
    <w:rsid w:val="00E013B9"/>
    <w:rsid w:val="00E4168C"/>
    <w:rsid w:val="00E66968"/>
    <w:rsid w:val="00E84673"/>
    <w:rsid w:val="00E9772B"/>
    <w:rsid w:val="00EA078E"/>
    <w:rsid w:val="00F43C0F"/>
    <w:rsid w:val="00FA40A8"/>
    <w:rsid w:val="00FE0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uiPriority w:val="99"/>
    <w:semiHidden/>
    <w:rsid w:val="005403D7"/>
    <w:rPr>
      <w:color w:val="808080"/>
    </w:rPr>
  </w:style>
  <w:style w:type="paragraph" w:customStyle="1" w:styleId="A0B0E7A75DE0465E96C4421C7135DA7A">
    <w:name w:val="A0B0E7A75DE0465E96C4421C7135DA7A"/>
    <w:rsid w:val="009C391E"/>
    <w:pPr>
      <w:spacing w:after="200" w:line="276" w:lineRule="auto"/>
    </w:pPr>
  </w:style>
  <w:style w:type="paragraph" w:customStyle="1" w:styleId="E52ED6B468C64344BFA6014FF0608173">
    <w:name w:val="E52ED6B468C64344BFA6014FF0608173"/>
    <w:rsid w:val="009C391E"/>
    <w:pPr>
      <w:spacing w:after="200" w:line="276" w:lineRule="auto"/>
    </w:pPr>
  </w:style>
  <w:style w:type="paragraph" w:customStyle="1" w:styleId="D3E94143330646018C0432872087BF8F">
    <w:name w:val="D3E94143330646018C0432872087BF8F"/>
    <w:rsid w:val="009C391E"/>
    <w:pPr>
      <w:spacing w:after="200" w:line="276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F07993-D9B2-40CB-A818-2DE04A0097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Briefbogen Allgemein [1002]</Template>
  <TotalTime>0</TotalTime>
  <Pages>3</Pages>
  <Words>607</Words>
  <Characters>3828</Characters>
  <Application>Microsoft Office Word</Application>
  <DocSecurity>0</DocSecurity>
  <Lines>31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VOLKSWOHNUNG GmbH</vt:lpstr>
    </vt:vector>
  </TitlesOfParts>
  <Company>VOLKSWOHNUNG GmbH</Company>
  <LinksUpToDate>false</LinksUpToDate>
  <CharactersWithSpaces>4427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VOLKSWOHNUNG GmbH</dc:title>
  <dc:creator>CLP Rechtsanwälte</dc:creator>
  <cp:lastModifiedBy>Schwend, Timm</cp:lastModifiedBy>
  <cp:revision>7</cp:revision>
  <cp:lastPrinted>2019-03-06T12:22:00Z</cp:lastPrinted>
  <dcterms:created xsi:type="dcterms:W3CDTF">2026-07-27T09:53:00Z</dcterms:created>
  <dcterms:modified xsi:type="dcterms:W3CDTF">2026-08-24T05:29:00Z</dcterms:modified>
</cp:coreProperties>
</file>