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7F62C8CC" w:rsidR="008F6547" w:rsidRPr="008F6547" w:rsidRDefault="008F6547" w:rsidP="008F6547">
            <w:r w:rsidRPr="008F6547">
              <w:t>Datum der Versendung</w:t>
            </w:r>
            <w:r w:rsidR="00F65809">
              <w:t xml:space="preserve"> </w:t>
            </w:r>
            <w:r w:rsidR="0071378C">
              <w:t>1</w:t>
            </w:r>
            <w:r w:rsidR="00B9386D">
              <w:t>6</w:t>
            </w:r>
            <w:r w:rsidR="00F65809">
              <w:t>.0</w:t>
            </w:r>
            <w:r w:rsidR="0071378C">
              <w:t>7</w:t>
            </w:r>
            <w:r w:rsidR="00F65809">
              <w:t>.2026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04C35381" w:rsidR="008F6547" w:rsidRPr="008F6547" w:rsidRDefault="008F6547" w:rsidP="008F6547">
            <w:r w:rsidRPr="008F6547">
              <w:t>Datum</w:t>
            </w:r>
            <w:r w:rsidR="00AA42B3">
              <w:t xml:space="preserve"> </w:t>
            </w:r>
            <w:r w:rsidR="005578F5">
              <w:t>13</w:t>
            </w:r>
            <w:r w:rsidR="006D73FF" w:rsidRPr="00F65809">
              <w:t>.</w:t>
            </w:r>
            <w:r w:rsidR="00F65809" w:rsidRPr="00F65809">
              <w:t>0</w:t>
            </w:r>
            <w:r w:rsidR="0071378C">
              <w:t>8</w:t>
            </w:r>
            <w:r w:rsidR="006D73FF" w:rsidRPr="00F65809">
              <w:t>.</w:t>
            </w:r>
            <w:r w:rsidR="00F65809" w:rsidRPr="00F65809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798E104F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</w:t>
            </w:r>
            <w:r w:rsidR="006D73FF" w:rsidRPr="00F65809">
              <w:t>.</w:t>
            </w:r>
            <w:r w:rsidR="00F65809" w:rsidRPr="00F65809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09D95EA0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5578F5">
              <w:t>13</w:t>
            </w:r>
            <w:r w:rsidR="00F65809" w:rsidRPr="00F65809">
              <w:t>.0</w:t>
            </w:r>
            <w:r w:rsidR="0071378C">
              <w:t>8</w:t>
            </w:r>
            <w:r w:rsidR="00F65809" w:rsidRPr="00F65809">
              <w:t>.2026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61D9FDEE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10.00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62854A40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F65809">
              <w:t xml:space="preserve"> </w:t>
            </w:r>
            <w:r w:rsidR="005578F5">
              <w:t>11</w:t>
            </w:r>
            <w:r w:rsidR="00F65809">
              <w:t>.0</w:t>
            </w:r>
            <w:r w:rsidR="0071378C">
              <w:t>9</w:t>
            </w:r>
            <w:r w:rsidR="00F65809">
              <w:t>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003B11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6269B5F1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5C107BAE" w:rsidR="00875401" w:rsidRPr="008F6547" w:rsidRDefault="00B9386D" w:rsidP="00AD3828">
            <w:r w:rsidRPr="00B9386D">
              <w:t>Kanalsanierung in der Hamborner-Straße (Zeus-Gelände) in Duisburg-Obermeiderich/Alt-Hamborn</w:t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482E51C0" w:rsidR="00B9692F" w:rsidRPr="008F6547" w:rsidRDefault="00587E6E" w:rsidP="008F6547">
            <w:r>
              <w:t xml:space="preserve">Kanal- und </w:t>
            </w:r>
            <w:r w:rsidR="006D73FF">
              <w:t>Straßenbauarbeiten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r w:rsidRPr="00B721AD">
              <w:t>Losweise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8BA46" w14:textId="77777777" w:rsidR="0092633C" w:rsidRDefault="0092633C">
      <w:r>
        <w:separator/>
      </w:r>
    </w:p>
    <w:p w14:paraId="69FEF3C2" w14:textId="77777777" w:rsidR="0092633C" w:rsidRDefault="0092633C"/>
    <w:p w14:paraId="74DA3BA1" w14:textId="77777777" w:rsidR="0092633C" w:rsidRDefault="0092633C"/>
  </w:endnote>
  <w:endnote w:type="continuationSeparator" w:id="0">
    <w:p w14:paraId="5C008E69" w14:textId="77777777" w:rsidR="0092633C" w:rsidRDefault="0092633C">
      <w:r>
        <w:continuationSeparator/>
      </w:r>
    </w:p>
    <w:p w14:paraId="1C642AA3" w14:textId="77777777" w:rsidR="0092633C" w:rsidRDefault="0092633C"/>
    <w:p w14:paraId="49C4768C" w14:textId="77777777" w:rsidR="0092633C" w:rsidRDefault="009263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DD06C" w14:textId="77777777" w:rsidR="0092633C" w:rsidRDefault="0092633C">
      <w:r>
        <w:separator/>
      </w:r>
    </w:p>
    <w:p w14:paraId="7AF1A582" w14:textId="77777777" w:rsidR="0092633C" w:rsidRDefault="0092633C"/>
    <w:p w14:paraId="23676A1C" w14:textId="77777777" w:rsidR="0092633C" w:rsidRDefault="0092633C"/>
  </w:footnote>
  <w:footnote w:type="continuationSeparator" w:id="0">
    <w:p w14:paraId="2EA112A2" w14:textId="77777777" w:rsidR="0092633C" w:rsidRDefault="0092633C">
      <w:r>
        <w:continuationSeparator/>
      </w:r>
    </w:p>
    <w:p w14:paraId="74549376" w14:textId="77777777" w:rsidR="0092633C" w:rsidRDefault="0092633C"/>
    <w:p w14:paraId="6BAA0210" w14:textId="77777777" w:rsidR="0092633C" w:rsidRDefault="009263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73596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5C17"/>
    <w:rsid w:val="00176176"/>
    <w:rsid w:val="00177048"/>
    <w:rsid w:val="00191BDE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A37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11AB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8F5"/>
    <w:rsid w:val="005579B8"/>
    <w:rsid w:val="00560423"/>
    <w:rsid w:val="00565D18"/>
    <w:rsid w:val="00570C55"/>
    <w:rsid w:val="005712F2"/>
    <w:rsid w:val="00571901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5F73E3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903"/>
    <w:rsid w:val="00630DC2"/>
    <w:rsid w:val="00634C71"/>
    <w:rsid w:val="00635412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378C"/>
    <w:rsid w:val="007146C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633C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81DEE"/>
    <w:rsid w:val="0099679F"/>
    <w:rsid w:val="00997D33"/>
    <w:rsid w:val="009A214D"/>
    <w:rsid w:val="009A3215"/>
    <w:rsid w:val="009A3D4E"/>
    <w:rsid w:val="009A40F9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42B3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386D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85748"/>
    <w:rsid w:val="00C90A31"/>
    <w:rsid w:val="00C9232C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103F6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115D"/>
    <w:rsid w:val="00E11887"/>
    <w:rsid w:val="00E14507"/>
    <w:rsid w:val="00E15C7B"/>
    <w:rsid w:val="00E2176A"/>
    <w:rsid w:val="00E22CB6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4820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5809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962FD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ADC"/>
    <w:rsid w:val="00FC79B7"/>
    <w:rsid w:val="00FD1451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1110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Arslan, Yunus</cp:lastModifiedBy>
  <cp:revision>101</cp:revision>
  <cp:lastPrinted>2019-02-14T08:07:00Z</cp:lastPrinted>
  <dcterms:created xsi:type="dcterms:W3CDTF">2019-02-14T08:33:00Z</dcterms:created>
  <dcterms:modified xsi:type="dcterms:W3CDTF">2026-07-16T06:31:00Z</dcterms:modified>
</cp:coreProperties>
</file>