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0BA38DE7" w:rsidR="008F6547" w:rsidRPr="008F6547" w:rsidRDefault="008F6547" w:rsidP="008F6547">
            <w:r w:rsidRPr="008F6547">
              <w:t>Datum der Versendung</w:t>
            </w:r>
            <w:r w:rsidR="00914D8F">
              <w:t>:01.07.2026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3E00C000" w:rsidR="008F6547" w:rsidRPr="00A1337F" w:rsidRDefault="008F6547" w:rsidP="008F6547">
            <w:r w:rsidRPr="00A1337F">
              <w:t>Datum</w:t>
            </w:r>
            <w:r w:rsidR="006D73FF" w:rsidRPr="00A1337F">
              <w:t xml:space="preserve"> </w:t>
            </w:r>
            <w:r w:rsidR="00914D8F">
              <w:t>24</w:t>
            </w:r>
            <w:r w:rsidR="006D73FF" w:rsidRPr="00A1337F">
              <w:t>.</w:t>
            </w:r>
            <w:r w:rsidR="00CE4092" w:rsidRPr="00A1337F">
              <w:t>0</w:t>
            </w:r>
            <w:r w:rsidR="00914D8F">
              <w:t>7</w:t>
            </w:r>
            <w:r w:rsidR="006D73FF" w:rsidRPr="00A1337F">
              <w:t>.</w:t>
            </w:r>
            <w:r w:rsidR="00CE4092" w:rsidRPr="00A1337F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4B9AE61E" w:rsidR="008F6547" w:rsidRPr="00A1337F" w:rsidRDefault="008F6547" w:rsidP="008F6547">
            <w:r w:rsidRPr="00A1337F">
              <w:t>Uhrzeit</w:t>
            </w:r>
            <w:r w:rsidR="006D73FF" w:rsidRPr="00A1337F">
              <w:t xml:space="preserve"> </w:t>
            </w:r>
            <w:r w:rsidR="00CE4092" w:rsidRPr="00A1337F">
              <w:t>10</w:t>
            </w:r>
            <w:r w:rsidR="006D73FF" w:rsidRPr="00A1337F">
              <w:t>.</w:t>
            </w:r>
            <w:r w:rsidR="00CE4092" w:rsidRPr="00A1337F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A1337F" w:rsidRDefault="00362A49" w:rsidP="008F6547">
            <w:r w:rsidRPr="00A1337F"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7768A4E6" w:rsidR="00362A49" w:rsidRPr="00A1337F" w:rsidRDefault="00362A49" w:rsidP="008F6547">
            <w:r w:rsidRPr="00A1337F">
              <w:t>Datum</w:t>
            </w:r>
            <w:r w:rsidR="006D73FF" w:rsidRPr="00A1337F">
              <w:t xml:space="preserve"> </w:t>
            </w:r>
            <w:r w:rsidR="00914D8F">
              <w:t>24</w:t>
            </w:r>
            <w:r w:rsidR="00A1337F" w:rsidRPr="00A1337F">
              <w:t>.0</w:t>
            </w:r>
            <w:r w:rsidR="00914D8F">
              <w:t>7</w:t>
            </w:r>
            <w:r w:rsidR="006D73FF" w:rsidRPr="00A1337F">
              <w:t>.</w:t>
            </w:r>
            <w:r w:rsidR="00CE4092" w:rsidRPr="00A1337F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0264CAB1" w:rsidR="00362A49" w:rsidRPr="00A1337F" w:rsidRDefault="00362A49" w:rsidP="008F6547">
            <w:r w:rsidRPr="00A1337F">
              <w:t>Uhrzeit</w:t>
            </w:r>
            <w:r w:rsidR="006D73FF" w:rsidRPr="00A1337F">
              <w:t xml:space="preserve"> </w:t>
            </w:r>
            <w:r w:rsidR="00CE4092" w:rsidRPr="00A1337F">
              <w:t>10</w:t>
            </w:r>
            <w:r w:rsidR="006D73FF" w:rsidRPr="00A1337F">
              <w:t>.</w:t>
            </w:r>
            <w:r w:rsidR="00CE4092" w:rsidRPr="00A1337F">
              <w:t>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5965E19B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1264BF">
              <w:t xml:space="preserve"> 2</w:t>
            </w:r>
            <w:r w:rsidR="00743324">
              <w:t>1</w:t>
            </w:r>
            <w:r w:rsidR="001264BF">
              <w:t>.08.2026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3FD6E7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C887985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3CFF3FB6" w:rsidR="00875401" w:rsidRPr="008F6547" w:rsidRDefault="00566DE2" w:rsidP="00914D8F">
            <w:r w:rsidRPr="00566DE2">
              <w:t>2026-0398 Instandsetzungsarbeiten von Abwasserkanälen DN 200-400 bzw. Ei 400/600 in  geschlossener Bauweise durch KATE Roboter Verfahren in 5 Straßen in Duisburg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698408B" w:rsidR="00B9692F" w:rsidRPr="008F6547" w:rsidRDefault="00587E6E" w:rsidP="008F6547">
            <w:r>
              <w:t>Kanal</w:t>
            </w:r>
            <w:r w:rsidR="002E0F93">
              <w:t>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49C2" w14:textId="77777777" w:rsidR="005B1400" w:rsidRDefault="005B1400">
      <w:r>
        <w:separator/>
      </w:r>
    </w:p>
    <w:p w14:paraId="684E7715" w14:textId="77777777" w:rsidR="005B1400" w:rsidRDefault="005B1400"/>
    <w:p w14:paraId="253B5824" w14:textId="77777777" w:rsidR="005B1400" w:rsidRDefault="005B1400"/>
  </w:endnote>
  <w:endnote w:type="continuationSeparator" w:id="0">
    <w:p w14:paraId="57F3D9CB" w14:textId="77777777" w:rsidR="005B1400" w:rsidRDefault="005B1400">
      <w:r>
        <w:continuationSeparator/>
      </w:r>
    </w:p>
    <w:p w14:paraId="40F73051" w14:textId="77777777" w:rsidR="005B1400" w:rsidRDefault="005B1400"/>
    <w:p w14:paraId="660558A8" w14:textId="77777777" w:rsidR="005B1400" w:rsidRDefault="005B1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6186" w14:textId="77777777" w:rsidR="005B1400" w:rsidRDefault="005B1400">
      <w:r>
        <w:separator/>
      </w:r>
    </w:p>
    <w:p w14:paraId="0B8DFE6A" w14:textId="77777777" w:rsidR="005B1400" w:rsidRDefault="005B1400"/>
    <w:p w14:paraId="6165ECD8" w14:textId="77777777" w:rsidR="005B1400" w:rsidRDefault="005B1400"/>
  </w:footnote>
  <w:footnote w:type="continuationSeparator" w:id="0">
    <w:p w14:paraId="7E907F6A" w14:textId="77777777" w:rsidR="005B1400" w:rsidRDefault="005B1400">
      <w:r>
        <w:continuationSeparator/>
      </w:r>
    </w:p>
    <w:p w14:paraId="08750065" w14:textId="77777777" w:rsidR="005B1400" w:rsidRDefault="005B1400"/>
    <w:p w14:paraId="0B9CD1FA" w14:textId="77777777" w:rsidR="005B1400" w:rsidRDefault="005B14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5783D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64BF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97BB8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0F93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1BD5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66DE2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1400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0ADC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376DD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43324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14D8F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0BE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337F"/>
    <w:rsid w:val="00A15996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2B0B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187B"/>
    <w:rsid w:val="00CC32AC"/>
    <w:rsid w:val="00CC79D7"/>
    <w:rsid w:val="00CD54C7"/>
    <w:rsid w:val="00CD6013"/>
    <w:rsid w:val="00CD712F"/>
    <w:rsid w:val="00CE0836"/>
    <w:rsid w:val="00CE2D29"/>
    <w:rsid w:val="00CE4092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D3FA2"/>
    <w:rsid w:val="00DE0383"/>
    <w:rsid w:val="00DE2F64"/>
    <w:rsid w:val="00DE420C"/>
    <w:rsid w:val="00E001EA"/>
    <w:rsid w:val="00E02FAA"/>
    <w:rsid w:val="00E042A5"/>
    <w:rsid w:val="00E04A2C"/>
    <w:rsid w:val="00E10400"/>
    <w:rsid w:val="00E1115D"/>
    <w:rsid w:val="00E11887"/>
    <w:rsid w:val="00E14507"/>
    <w:rsid w:val="00E15C7B"/>
    <w:rsid w:val="00E171F2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09B1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E2E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1116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102</cp:revision>
  <cp:lastPrinted>2019-02-14T08:07:00Z</cp:lastPrinted>
  <dcterms:created xsi:type="dcterms:W3CDTF">2019-02-14T08:33:00Z</dcterms:created>
  <dcterms:modified xsi:type="dcterms:W3CDTF">2026-07-01T07:10:00Z</dcterms:modified>
</cp:coreProperties>
</file>