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50561119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21A86240" w:rsidR="008F6547" w:rsidRPr="008F6547" w:rsidRDefault="008F6547" w:rsidP="008F6547">
            <w:r w:rsidRPr="008F6547">
              <w:t>Datum der Versendung</w:t>
            </w:r>
            <w:r w:rsidR="00F65809">
              <w:t xml:space="preserve"> </w:t>
            </w:r>
            <w:r w:rsidR="00C85748">
              <w:t>15</w:t>
            </w:r>
            <w:r w:rsidR="00F65809">
              <w:t>.05.2026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4EB9D173" w:rsidR="008F6547" w:rsidRPr="008F6547" w:rsidRDefault="008F6547" w:rsidP="008F6547">
            <w:r w:rsidRPr="008F6547">
              <w:t>Datum</w:t>
            </w:r>
            <w:r w:rsidR="006D73FF">
              <w:t xml:space="preserve"> </w:t>
            </w:r>
            <w:r w:rsidR="00F962FD">
              <w:t>2</w:t>
            </w:r>
            <w:r w:rsidR="00224562">
              <w:t>4</w:t>
            </w:r>
            <w:r w:rsidR="006D73FF" w:rsidRPr="00F65809">
              <w:t>.</w:t>
            </w:r>
            <w:r w:rsidR="00F65809" w:rsidRPr="00F65809">
              <w:t>0</w:t>
            </w:r>
            <w:r w:rsidR="00C85748">
              <w:t>6</w:t>
            </w:r>
            <w:r w:rsidR="006D73FF" w:rsidRPr="00F65809">
              <w:t>.</w:t>
            </w:r>
            <w:r w:rsidR="00F65809" w:rsidRPr="00F65809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798E104F" w:rsidR="008F6547" w:rsidRPr="008F6547" w:rsidRDefault="008F6547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</w:t>
            </w:r>
            <w:r w:rsidR="006D73FF" w:rsidRPr="00F65809">
              <w:t>.</w:t>
            </w:r>
            <w:r w:rsidR="00F65809" w:rsidRPr="00F65809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5B4B0E98" w:rsidR="00362A49" w:rsidRPr="008F6547" w:rsidRDefault="00362A49" w:rsidP="008F6547">
            <w:r w:rsidRPr="008F6547">
              <w:t>Datum</w:t>
            </w:r>
            <w:r w:rsidR="006D73FF">
              <w:t xml:space="preserve"> </w:t>
            </w:r>
            <w:r w:rsidR="00F962FD">
              <w:t>2</w:t>
            </w:r>
            <w:r w:rsidR="00224562">
              <w:t>4</w:t>
            </w:r>
            <w:r w:rsidR="00F65809" w:rsidRPr="00F65809">
              <w:t>.0</w:t>
            </w:r>
            <w:r w:rsidR="00C85748">
              <w:t>6</w:t>
            </w:r>
            <w:r w:rsidR="00F65809" w:rsidRPr="00F65809">
              <w:t>.2026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61D9FDEE" w:rsidR="00362A49" w:rsidRPr="008F6547" w:rsidRDefault="00362A49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10.00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06CA94B4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F65809">
              <w:t xml:space="preserve"> </w:t>
            </w:r>
            <w:r w:rsidR="00224562">
              <w:t>30</w:t>
            </w:r>
            <w:r w:rsidR="00F65809">
              <w:t>.0</w:t>
            </w:r>
            <w:r w:rsidR="00C85748">
              <w:t>7</w:t>
            </w:r>
            <w:r w:rsidR="00F65809">
              <w:t>.2026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7B4CE4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6269B5F1" w:rsidR="008F6547" w:rsidRPr="006A5D4D" w:rsidRDefault="008F6547" w:rsidP="008F6547">
            <w:pPr>
              <w:rPr>
                <w:sz w:val="16"/>
                <w:szCs w:val="16"/>
              </w:rPr>
            </w:pP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03444DC2" w:rsidR="00875401" w:rsidRPr="008F6547" w:rsidRDefault="00224562" w:rsidP="00AD3828">
            <w:r>
              <w:t>Lieferung und Montage einer Nutzwasseraufbereitungsanlage auf der KA- Hochfeld</w:t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5F35E02B" w:rsidR="00B9692F" w:rsidRPr="008F6547" w:rsidRDefault="00224562" w:rsidP="008F6547">
            <w:r>
              <w:t>B</w:t>
            </w:r>
            <w:r w:rsidR="006D73FF">
              <w:t>auarbeiten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r w:rsidRPr="00B721AD">
              <w:t>Losweise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96AA2" w14:textId="77777777" w:rsidR="00FA7247" w:rsidRDefault="00FA7247">
      <w:r>
        <w:separator/>
      </w:r>
    </w:p>
    <w:p w14:paraId="599CA636" w14:textId="77777777" w:rsidR="00FA7247" w:rsidRDefault="00FA7247"/>
    <w:p w14:paraId="69A14BE4" w14:textId="77777777" w:rsidR="00FA7247" w:rsidRDefault="00FA7247"/>
  </w:endnote>
  <w:endnote w:type="continuationSeparator" w:id="0">
    <w:p w14:paraId="743C6A96" w14:textId="77777777" w:rsidR="00FA7247" w:rsidRDefault="00FA7247">
      <w:r>
        <w:continuationSeparator/>
      </w:r>
    </w:p>
    <w:p w14:paraId="4CD1E29E" w14:textId="77777777" w:rsidR="00FA7247" w:rsidRDefault="00FA7247"/>
    <w:p w14:paraId="2AEFB76B" w14:textId="77777777" w:rsidR="00FA7247" w:rsidRDefault="00FA72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6F191" w14:textId="77777777" w:rsidR="00FA7247" w:rsidRDefault="00FA7247">
      <w:r>
        <w:separator/>
      </w:r>
    </w:p>
    <w:p w14:paraId="042E493B" w14:textId="77777777" w:rsidR="00FA7247" w:rsidRDefault="00FA7247"/>
    <w:p w14:paraId="7EBC1227" w14:textId="77777777" w:rsidR="00FA7247" w:rsidRDefault="00FA7247"/>
  </w:footnote>
  <w:footnote w:type="continuationSeparator" w:id="0">
    <w:p w14:paraId="0753788A" w14:textId="77777777" w:rsidR="00FA7247" w:rsidRDefault="00FA7247">
      <w:r>
        <w:continuationSeparator/>
      </w:r>
    </w:p>
    <w:p w14:paraId="2843F93C" w14:textId="77777777" w:rsidR="00FA7247" w:rsidRDefault="00FA7247"/>
    <w:p w14:paraId="52BD47FD" w14:textId="77777777" w:rsidR="00FA7247" w:rsidRDefault="00FA72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8020D"/>
    <w:rsid w:val="00081305"/>
    <w:rsid w:val="0008720A"/>
    <w:rsid w:val="0009487C"/>
    <w:rsid w:val="00096FC8"/>
    <w:rsid w:val="000A42AA"/>
    <w:rsid w:val="000B2BDE"/>
    <w:rsid w:val="000C135E"/>
    <w:rsid w:val="000C69C4"/>
    <w:rsid w:val="000D1ECA"/>
    <w:rsid w:val="000E2231"/>
    <w:rsid w:val="000E303C"/>
    <w:rsid w:val="000E3812"/>
    <w:rsid w:val="000E61F1"/>
    <w:rsid w:val="000F24B0"/>
    <w:rsid w:val="000F2E80"/>
    <w:rsid w:val="000F3FA7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1BDE"/>
    <w:rsid w:val="00194BCF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7454"/>
    <w:rsid w:val="00224562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34A9"/>
    <w:rsid w:val="002E4302"/>
    <w:rsid w:val="002E5EB8"/>
    <w:rsid w:val="002E6A23"/>
    <w:rsid w:val="002F3E06"/>
    <w:rsid w:val="002F4952"/>
    <w:rsid w:val="002F4EEB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65D18"/>
    <w:rsid w:val="00570C55"/>
    <w:rsid w:val="005712F2"/>
    <w:rsid w:val="00571901"/>
    <w:rsid w:val="00573601"/>
    <w:rsid w:val="00576C66"/>
    <w:rsid w:val="00576D5A"/>
    <w:rsid w:val="00586235"/>
    <w:rsid w:val="0058666D"/>
    <w:rsid w:val="00587299"/>
    <w:rsid w:val="00587E6E"/>
    <w:rsid w:val="00597CB5"/>
    <w:rsid w:val="005A3CF8"/>
    <w:rsid w:val="005A5216"/>
    <w:rsid w:val="005A730A"/>
    <w:rsid w:val="005B0FD1"/>
    <w:rsid w:val="005B39F7"/>
    <w:rsid w:val="005B7CC0"/>
    <w:rsid w:val="005C41DA"/>
    <w:rsid w:val="005C5D44"/>
    <w:rsid w:val="005C78FC"/>
    <w:rsid w:val="005C7D6D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903"/>
    <w:rsid w:val="00630DC2"/>
    <w:rsid w:val="00634C71"/>
    <w:rsid w:val="00635412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7FE3"/>
    <w:rsid w:val="00721D69"/>
    <w:rsid w:val="007272ED"/>
    <w:rsid w:val="0073099A"/>
    <w:rsid w:val="00734EDE"/>
    <w:rsid w:val="007378AC"/>
    <w:rsid w:val="00751C7C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2027E"/>
    <w:rsid w:val="0092441E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81DEE"/>
    <w:rsid w:val="0099679F"/>
    <w:rsid w:val="00997D33"/>
    <w:rsid w:val="009A214D"/>
    <w:rsid w:val="009A3215"/>
    <w:rsid w:val="009A3D4E"/>
    <w:rsid w:val="009A40F9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90482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85748"/>
    <w:rsid w:val="00C90A31"/>
    <w:rsid w:val="00C9232C"/>
    <w:rsid w:val="00C92740"/>
    <w:rsid w:val="00C92EA2"/>
    <w:rsid w:val="00CC02A9"/>
    <w:rsid w:val="00CC32AC"/>
    <w:rsid w:val="00CC79D7"/>
    <w:rsid w:val="00CD54C7"/>
    <w:rsid w:val="00CD6013"/>
    <w:rsid w:val="00CD712F"/>
    <w:rsid w:val="00CE0836"/>
    <w:rsid w:val="00CE2D29"/>
    <w:rsid w:val="00CF1B9C"/>
    <w:rsid w:val="00CF31C6"/>
    <w:rsid w:val="00CF64C4"/>
    <w:rsid w:val="00CF7C2B"/>
    <w:rsid w:val="00D00C3D"/>
    <w:rsid w:val="00D05C74"/>
    <w:rsid w:val="00D103F6"/>
    <w:rsid w:val="00D13197"/>
    <w:rsid w:val="00D14444"/>
    <w:rsid w:val="00D200E3"/>
    <w:rsid w:val="00D22B18"/>
    <w:rsid w:val="00D23914"/>
    <w:rsid w:val="00D24A8C"/>
    <w:rsid w:val="00D25C49"/>
    <w:rsid w:val="00D3126F"/>
    <w:rsid w:val="00D43345"/>
    <w:rsid w:val="00D46ED9"/>
    <w:rsid w:val="00D47A73"/>
    <w:rsid w:val="00D47EAE"/>
    <w:rsid w:val="00D52D9D"/>
    <w:rsid w:val="00D55173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E0383"/>
    <w:rsid w:val="00DE2F64"/>
    <w:rsid w:val="00DE420C"/>
    <w:rsid w:val="00E001EA"/>
    <w:rsid w:val="00E02FAA"/>
    <w:rsid w:val="00E042A5"/>
    <w:rsid w:val="00E04A2C"/>
    <w:rsid w:val="00E1115D"/>
    <w:rsid w:val="00E11887"/>
    <w:rsid w:val="00E14507"/>
    <w:rsid w:val="00E15C7B"/>
    <w:rsid w:val="00E2176A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4820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5809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962FD"/>
    <w:rsid w:val="00FA0151"/>
    <w:rsid w:val="00FA1DB7"/>
    <w:rsid w:val="00FA5ECB"/>
    <w:rsid w:val="00FA7247"/>
    <w:rsid w:val="00FB131E"/>
    <w:rsid w:val="00FB37F2"/>
    <w:rsid w:val="00FC0395"/>
    <w:rsid w:val="00FC0982"/>
    <w:rsid w:val="00FC1057"/>
    <w:rsid w:val="00FC114E"/>
    <w:rsid w:val="00FC4ADC"/>
    <w:rsid w:val="00FC79B7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1105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Schwend, Timm</cp:lastModifiedBy>
  <cp:revision>98</cp:revision>
  <cp:lastPrinted>2019-02-14T08:07:00Z</cp:lastPrinted>
  <dcterms:created xsi:type="dcterms:W3CDTF">2019-02-14T08:33:00Z</dcterms:created>
  <dcterms:modified xsi:type="dcterms:W3CDTF">2026-05-25T19:02:00Z</dcterms:modified>
</cp:coreProperties>
</file>