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4237A8" w:rsidRDefault="00A250A6" w:rsidP="00A250A6">
            <w:r w:rsidRPr="004237A8"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09B554C7" w:rsidR="008F6547" w:rsidRPr="004237A8" w:rsidRDefault="008F6547" w:rsidP="008F6547">
            <w:r w:rsidRPr="004237A8">
              <w:t>Datum</w:t>
            </w:r>
            <w:r w:rsidR="006D73FF" w:rsidRPr="004237A8">
              <w:t xml:space="preserve"> </w:t>
            </w:r>
            <w:r w:rsidR="003F6653">
              <w:t>08</w:t>
            </w:r>
            <w:r w:rsidR="006D73FF" w:rsidRPr="004237A8">
              <w:t>.</w:t>
            </w:r>
            <w:r w:rsidR="00146F39" w:rsidRPr="004237A8">
              <w:t>0</w:t>
            </w:r>
            <w:r w:rsidR="00950C95">
              <w:t>5</w:t>
            </w:r>
            <w:r w:rsidR="006D73FF" w:rsidRPr="004237A8">
              <w:t>.</w:t>
            </w:r>
            <w:r w:rsidR="00146F39" w:rsidRPr="004237A8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3F45530C" w:rsidR="008F6547" w:rsidRPr="004237A8" w:rsidRDefault="008F6547" w:rsidP="008F6547">
            <w:r w:rsidRPr="004237A8">
              <w:t>Uhrzeit</w:t>
            </w:r>
            <w:r w:rsidR="006D73FF" w:rsidRPr="004237A8">
              <w:t xml:space="preserve"> </w:t>
            </w:r>
            <w:r w:rsidR="00146F39" w:rsidRPr="004237A8">
              <w:t>10</w:t>
            </w:r>
            <w:r w:rsidR="006D73FF" w:rsidRPr="004237A8">
              <w:t>.</w:t>
            </w:r>
            <w:r w:rsidR="00146F39" w:rsidRPr="004237A8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4237A8" w:rsidRDefault="00362A49" w:rsidP="008F6547">
            <w:r w:rsidRPr="004237A8"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39BA78E4" w:rsidR="00362A49" w:rsidRPr="004237A8" w:rsidRDefault="00362A49" w:rsidP="008F6547">
            <w:r w:rsidRPr="004237A8">
              <w:t>Datum</w:t>
            </w:r>
            <w:r w:rsidR="006D73FF" w:rsidRPr="004237A8">
              <w:t xml:space="preserve"> </w:t>
            </w:r>
            <w:r w:rsidR="003F6653">
              <w:t>08</w:t>
            </w:r>
            <w:r w:rsidR="00146F39" w:rsidRPr="004237A8">
              <w:t>.0</w:t>
            </w:r>
            <w:r w:rsidR="00950C95">
              <w:t>5</w:t>
            </w:r>
            <w:r w:rsidR="00146F39" w:rsidRPr="004237A8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74A1B716" w:rsidR="00362A49" w:rsidRPr="004237A8" w:rsidRDefault="00362A49" w:rsidP="008F6547">
            <w:r w:rsidRPr="004237A8">
              <w:t>Uhrzeit</w:t>
            </w:r>
            <w:r w:rsidR="006D73FF" w:rsidRPr="004237A8">
              <w:t xml:space="preserve"> </w:t>
            </w:r>
            <w:r w:rsidR="00146F39" w:rsidRPr="004237A8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1FB08AC5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146F39">
              <w:t xml:space="preserve"> </w:t>
            </w:r>
            <w:r w:rsidR="003F6653">
              <w:t>08</w:t>
            </w:r>
            <w:r w:rsidR="00146F39">
              <w:t>.0</w:t>
            </w:r>
            <w:r w:rsidR="003F6653">
              <w:t>7</w:t>
            </w:r>
            <w:r w:rsidR="00146F3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4FBC53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7777777" w:rsidR="008F6547" w:rsidRPr="006A5D4D" w:rsidRDefault="0020187A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 </w:t>
            </w: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014053F2" w:rsidR="00875401" w:rsidRPr="008F6547" w:rsidRDefault="00A6084A" w:rsidP="00AD3828">
            <w:r w:rsidRPr="00A6084A">
              <w:t>Kanal</w:t>
            </w:r>
            <w:r w:rsidR="00950C95">
              <w:t>neubau</w:t>
            </w:r>
            <w:r w:rsidRPr="00A6084A">
              <w:t xml:space="preserve"> in der </w:t>
            </w:r>
            <w:r w:rsidR="00950C95">
              <w:t>Overbruch</w:t>
            </w:r>
            <w:r w:rsidRPr="00A6084A">
              <w:t xml:space="preserve"> Straße in Duisburg</w:t>
            </w:r>
            <w:r w:rsidR="00950C95">
              <w:t xml:space="preserve"> Walsum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6A60" w14:textId="77777777" w:rsidR="00E312B6" w:rsidRDefault="00E312B6">
      <w:r>
        <w:separator/>
      </w:r>
    </w:p>
    <w:p w14:paraId="55BCD4F7" w14:textId="77777777" w:rsidR="00E312B6" w:rsidRDefault="00E312B6"/>
    <w:p w14:paraId="4842FDBE" w14:textId="77777777" w:rsidR="00E312B6" w:rsidRDefault="00E312B6"/>
  </w:endnote>
  <w:endnote w:type="continuationSeparator" w:id="0">
    <w:p w14:paraId="1039F966" w14:textId="77777777" w:rsidR="00E312B6" w:rsidRDefault="00E312B6">
      <w:r>
        <w:continuationSeparator/>
      </w:r>
    </w:p>
    <w:p w14:paraId="1B217FB2" w14:textId="77777777" w:rsidR="00E312B6" w:rsidRDefault="00E312B6"/>
    <w:p w14:paraId="6F2C87A2" w14:textId="77777777" w:rsidR="00E312B6" w:rsidRDefault="00E31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470E" w14:textId="77777777" w:rsidR="00E312B6" w:rsidRDefault="00E312B6">
      <w:r>
        <w:separator/>
      </w:r>
    </w:p>
    <w:p w14:paraId="5158A606" w14:textId="77777777" w:rsidR="00E312B6" w:rsidRDefault="00E312B6"/>
    <w:p w14:paraId="50E60806" w14:textId="77777777" w:rsidR="00E312B6" w:rsidRDefault="00E312B6"/>
  </w:footnote>
  <w:footnote w:type="continuationSeparator" w:id="0">
    <w:p w14:paraId="4B89288C" w14:textId="77777777" w:rsidR="00E312B6" w:rsidRDefault="00E312B6">
      <w:r>
        <w:continuationSeparator/>
      </w:r>
    </w:p>
    <w:p w14:paraId="67E55979" w14:textId="77777777" w:rsidR="00E312B6" w:rsidRDefault="00E312B6"/>
    <w:p w14:paraId="64A67642" w14:textId="77777777" w:rsidR="00E312B6" w:rsidRDefault="00E31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46F39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3F6653"/>
    <w:rsid w:val="00400CB4"/>
    <w:rsid w:val="0041002A"/>
    <w:rsid w:val="004237A8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35E7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DC2"/>
    <w:rsid w:val="00634C71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3E1A"/>
    <w:rsid w:val="0094478B"/>
    <w:rsid w:val="00950303"/>
    <w:rsid w:val="00950C95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9679F"/>
    <w:rsid w:val="00997D33"/>
    <w:rsid w:val="009A214D"/>
    <w:rsid w:val="009A3215"/>
    <w:rsid w:val="009A3D4E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084A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36DB9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14D9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1103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97</cp:revision>
  <cp:lastPrinted>2019-02-14T08:07:00Z</cp:lastPrinted>
  <dcterms:created xsi:type="dcterms:W3CDTF">2019-02-14T08:33:00Z</dcterms:created>
  <dcterms:modified xsi:type="dcterms:W3CDTF">2026-04-17T08:33:00Z</dcterms:modified>
</cp:coreProperties>
</file>