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3BDD9138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CE4092">
              <w:rPr>
                <w:highlight w:val="yellow"/>
              </w:rPr>
              <w:t>26</w:t>
            </w:r>
            <w:r w:rsidR="006D73FF" w:rsidRPr="006D73FF">
              <w:rPr>
                <w:highlight w:val="yellow"/>
              </w:rPr>
              <w:t>.</w:t>
            </w:r>
            <w:r w:rsidR="00CE4092">
              <w:rPr>
                <w:highlight w:val="yellow"/>
              </w:rPr>
              <w:t>05</w:t>
            </w:r>
            <w:r w:rsidR="006D73FF" w:rsidRPr="006D73FF">
              <w:rPr>
                <w:highlight w:val="yellow"/>
              </w:rPr>
              <w:t>.</w:t>
            </w:r>
            <w:r w:rsidR="00CE4092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4B9AE61E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CE4092">
              <w:rPr>
                <w:highlight w:val="yellow"/>
              </w:rPr>
              <w:t>10</w:t>
            </w:r>
            <w:r w:rsidR="006D73FF" w:rsidRPr="006D73FF">
              <w:rPr>
                <w:highlight w:val="yellow"/>
              </w:rPr>
              <w:t>.</w:t>
            </w:r>
            <w:r w:rsidR="00CE4092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51968DB8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CE4092">
              <w:rPr>
                <w:highlight w:val="yellow"/>
              </w:rPr>
              <w:t>26</w:t>
            </w:r>
            <w:r w:rsidR="006D73FF" w:rsidRPr="006D73FF">
              <w:rPr>
                <w:highlight w:val="yellow"/>
              </w:rPr>
              <w:t>.</w:t>
            </w:r>
            <w:r w:rsidR="00CE4092">
              <w:rPr>
                <w:highlight w:val="yellow"/>
              </w:rPr>
              <w:t>05</w:t>
            </w:r>
            <w:r w:rsidR="006D73FF" w:rsidRPr="006D73FF">
              <w:rPr>
                <w:highlight w:val="yellow"/>
              </w:rPr>
              <w:t>.</w:t>
            </w:r>
            <w:r w:rsidR="00CE4092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0264CAB1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CE4092">
              <w:t>10</w:t>
            </w:r>
            <w:r w:rsidR="006D73FF" w:rsidRPr="006D73FF">
              <w:rPr>
                <w:highlight w:val="yellow"/>
              </w:rPr>
              <w:t>.</w:t>
            </w:r>
            <w:r w:rsidR="00CE4092">
              <w:t>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77777777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987341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C887985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247897FC" w:rsidR="00875401" w:rsidRPr="008F6547" w:rsidRDefault="00587E6E" w:rsidP="00AD3828">
            <w:r w:rsidRPr="00587E6E">
              <w:t xml:space="preserve">Kanalneubau in der </w:t>
            </w:r>
            <w:r w:rsidR="00F96E2E">
              <w:t>Stern</w:t>
            </w:r>
            <w:r w:rsidRPr="00587E6E">
              <w:t>straße in Duisburg-</w:t>
            </w:r>
            <w:r w:rsidR="00F96E2E">
              <w:t>Wanheimerort</w:t>
            </w:r>
            <w:r w:rsidRPr="00587E6E">
              <w:tab/>
            </w:r>
            <w:r w:rsidRPr="00587E6E">
              <w:tab/>
            </w:r>
            <w:r w:rsidRPr="00587E6E">
              <w:tab/>
            </w:r>
            <w:r w:rsidRPr="00587E6E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82E51C0" w:rsidR="00B9692F" w:rsidRPr="008F6547" w:rsidRDefault="00587E6E" w:rsidP="008F6547">
            <w:r>
              <w:t xml:space="preserve">Kanal- und </w:t>
            </w:r>
            <w:r w:rsidR="006D73FF"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6A60" w14:textId="77777777" w:rsidR="00E312B6" w:rsidRDefault="00E312B6">
      <w:r>
        <w:separator/>
      </w:r>
    </w:p>
    <w:p w14:paraId="55BCD4F7" w14:textId="77777777" w:rsidR="00E312B6" w:rsidRDefault="00E312B6"/>
    <w:p w14:paraId="4842FDBE" w14:textId="77777777" w:rsidR="00E312B6" w:rsidRDefault="00E312B6"/>
  </w:endnote>
  <w:endnote w:type="continuationSeparator" w:id="0">
    <w:p w14:paraId="1039F966" w14:textId="77777777" w:rsidR="00E312B6" w:rsidRDefault="00E312B6">
      <w:r>
        <w:continuationSeparator/>
      </w:r>
    </w:p>
    <w:p w14:paraId="1B217FB2" w14:textId="77777777" w:rsidR="00E312B6" w:rsidRDefault="00E312B6"/>
    <w:p w14:paraId="6F2C87A2" w14:textId="77777777" w:rsidR="00E312B6" w:rsidRDefault="00E31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470E" w14:textId="77777777" w:rsidR="00E312B6" w:rsidRDefault="00E312B6">
      <w:r>
        <w:separator/>
      </w:r>
    </w:p>
    <w:p w14:paraId="5158A606" w14:textId="77777777" w:rsidR="00E312B6" w:rsidRDefault="00E312B6"/>
    <w:p w14:paraId="50E60806" w14:textId="77777777" w:rsidR="00E312B6" w:rsidRDefault="00E312B6"/>
  </w:footnote>
  <w:footnote w:type="continuationSeparator" w:id="0">
    <w:p w14:paraId="4B89288C" w14:textId="77777777" w:rsidR="00E312B6" w:rsidRDefault="00E312B6">
      <w:r>
        <w:continuationSeparator/>
      </w:r>
    </w:p>
    <w:p w14:paraId="67E55979" w14:textId="77777777" w:rsidR="00E312B6" w:rsidRDefault="00E312B6"/>
    <w:p w14:paraId="64A67642" w14:textId="77777777" w:rsidR="00E312B6" w:rsidRDefault="00E31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DC2"/>
    <w:rsid w:val="00634C71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9679F"/>
    <w:rsid w:val="00997D33"/>
    <w:rsid w:val="009A214D"/>
    <w:rsid w:val="009A3215"/>
    <w:rsid w:val="009A3D4E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5996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2B0B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E4092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0400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E2E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1102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94</cp:revision>
  <cp:lastPrinted>2019-02-14T08:07:00Z</cp:lastPrinted>
  <dcterms:created xsi:type="dcterms:W3CDTF">2019-02-14T08:33:00Z</dcterms:created>
  <dcterms:modified xsi:type="dcterms:W3CDTF">2026-04-20T09:29:00Z</dcterms:modified>
</cp:coreProperties>
</file>