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3239" w:type="dxa"/>
        <w:tblLayout w:type="fixed"/>
        <w:tblLook w:val="01E0" w:firstRow="1" w:lastRow="1" w:firstColumn="1" w:lastColumn="1" w:noHBand="0" w:noVBand="0"/>
      </w:tblPr>
      <w:tblGrid>
        <w:gridCol w:w="595"/>
        <w:gridCol w:w="392"/>
        <w:gridCol w:w="34"/>
        <w:gridCol w:w="357"/>
        <w:gridCol w:w="630"/>
        <w:gridCol w:w="292"/>
        <w:gridCol w:w="581"/>
        <w:gridCol w:w="2108"/>
        <w:gridCol w:w="523"/>
        <w:gridCol w:w="612"/>
        <w:gridCol w:w="141"/>
        <w:gridCol w:w="754"/>
        <w:gridCol w:w="1375"/>
        <w:gridCol w:w="1273"/>
        <w:gridCol w:w="6786"/>
        <w:gridCol w:w="6786"/>
      </w:tblGrid>
      <w:tr w:rsidR="009E0802" w:rsidRPr="008F6547" w14:paraId="3D36A619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3104D930" w14:textId="77777777" w:rsidR="00026536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20CC59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0"/>
          </w:p>
          <w:p w14:paraId="5F058381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7192CE8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280A8CCE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37C87A4D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2108B00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5566831" w14:textId="77777777" w:rsidR="009E0802" w:rsidRP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6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3EE8039B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65DF290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1F4B7DCE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48EE6C5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2937FDA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640B4463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2ECC98EC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E261AA2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06D887AE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3BD9D4F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6333D4D3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A13533F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526D9CF5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22B539F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5C515C88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678893A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69356975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411BA337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65A61AAB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857A84C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15E02BC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3FB2ACF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5718CB7F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059F94C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06BDB706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37230F9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89492C" w:rsidRPr="006E2374" w14:paraId="7F06C86A" w14:textId="77777777" w:rsidTr="00C460CA">
        <w:trPr>
          <w:gridAfter w:val="2"/>
          <w:wAfter w:w="13572" w:type="dxa"/>
          <w:trHeight w:val="2269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6D43AC36" w14:textId="77777777" w:rsidR="00C74A8F" w:rsidRDefault="0089492C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58329518" w14:textId="77777777" w:rsidR="0089492C" w:rsidRDefault="0089492C" w:rsidP="00C74A8F">
            <w:pPr>
              <w:rPr>
                <w:sz w:val="16"/>
                <w:szCs w:val="16"/>
              </w:rPr>
            </w:pPr>
          </w:p>
          <w:p w14:paraId="278E8EC4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 w:rsidRPr="00C74A8F">
              <w:rPr>
                <w:b/>
                <w:sz w:val="16"/>
                <w:szCs w:val="16"/>
              </w:rPr>
              <w:t xml:space="preserve">Wirtschaftsbetriebe Duisburg </w:t>
            </w:r>
            <w:r>
              <w:rPr>
                <w:b/>
                <w:sz w:val="16"/>
                <w:szCs w:val="16"/>
              </w:rPr>
              <w:t>–</w:t>
            </w:r>
            <w:r w:rsidRPr="00C74A8F">
              <w:rPr>
                <w:b/>
                <w:sz w:val="16"/>
                <w:szCs w:val="16"/>
              </w:rPr>
              <w:t xml:space="preserve"> AöR</w:t>
            </w:r>
          </w:p>
          <w:p w14:paraId="2307AEE6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Schifferstr. 190</w:t>
            </w:r>
          </w:p>
          <w:p w14:paraId="78CD8225" w14:textId="77777777" w:rsidR="00C74A8F" w:rsidRP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47059 Duisburg-Innenhafen</w:t>
            </w:r>
          </w:p>
        </w:tc>
      </w:tr>
      <w:tr w:rsidR="0013068A" w:rsidRPr="008F6547" w14:paraId="3158DA75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424377D4" w14:textId="77777777" w:rsidR="0013068A" w:rsidRPr="008F6547" w:rsidRDefault="0013068A" w:rsidP="0013068A"/>
        </w:tc>
      </w:tr>
      <w:tr w:rsidR="00597968" w:rsidRPr="008F6547" w14:paraId="710697F2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8C17732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0F6C0272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5001680" w14:textId="77777777" w:rsidR="0013068A" w:rsidRPr="008F6547" w:rsidRDefault="0013068A" w:rsidP="0013068A"/>
        </w:tc>
      </w:tr>
      <w:tr w:rsidR="00597968" w:rsidRPr="008F6547" w14:paraId="39EF3FDE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DA69001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73C6BD89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A7208C2" w14:textId="77777777" w:rsidR="0013068A" w:rsidRPr="008F6547" w:rsidRDefault="0013068A" w:rsidP="00940F19"/>
        </w:tc>
      </w:tr>
      <w:tr w:rsidR="00140608" w:rsidRPr="00597968" w14:paraId="4F182B48" w14:textId="77777777" w:rsidTr="00C460CA">
        <w:trPr>
          <w:gridAfter w:val="2"/>
          <w:wAfter w:w="13572" w:type="dxa"/>
          <w:trHeight w:val="284"/>
        </w:trPr>
        <w:tc>
          <w:tcPr>
            <w:tcW w:w="2008" w:type="dxa"/>
            <w:gridSpan w:val="5"/>
            <w:noWrap/>
            <w:tcMar>
              <w:left w:w="28" w:type="dxa"/>
            </w:tcMar>
            <w:vAlign w:val="center"/>
          </w:tcPr>
          <w:p w14:paraId="2A62206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9"/>
            <w:noWrap/>
            <w:vAlign w:val="center"/>
          </w:tcPr>
          <w:p w14:paraId="11824EDD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457213F0" w14:textId="77777777" w:rsidTr="00C460CA">
        <w:trPr>
          <w:gridAfter w:val="2"/>
          <w:wAfter w:w="13572" w:type="dxa"/>
          <w:trHeight w:val="284"/>
        </w:trPr>
        <w:tc>
          <w:tcPr>
            <w:tcW w:w="2008" w:type="dxa"/>
            <w:gridSpan w:val="5"/>
            <w:vMerge w:val="restart"/>
            <w:noWrap/>
            <w:tcMar>
              <w:left w:w="28" w:type="dxa"/>
            </w:tcMar>
            <w:vAlign w:val="center"/>
          </w:tcPr>
          <w:p w14:paraId="6D414F6E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7D912CD6" w14:textId="1ED83FEA" w:rsidR="000D2F1B" w:rsidRPr="00C86E04" w:rsidRDefault="00C86E04" w:rsidP="00916B44">
            <w:pPr>
              <w:rPr>
                <w:b/>
              </w:rPr>
            </w:pPr>
            <w:r w:rsidRPr="00C86E0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6E04">
              <w:rPr>
                <w:b/>
              </w:rPr>
              <w:instrText xml:space="preserve"> FORMTEXT </w:instrText>
            </w:r>
            <w:r w:rsidRPr="00C86E04">
              <w:rPr>
                <w:b/>
              </w:rPr>
            </w:r>
            <w:r w:rsidRPr="00C86E04">
              <w:rPr>
                <w:b/>
              </w:rPr>
              <w:fldChar w:fldCharType="separate"/>
            </w:r>
            <w:r w:rsidR="009121BC">
              <w:rPr>
                <w:b/>
              </w:rPr>
              <w:t>Bauleistung</w:t>
            </w:r>
            <w:r w:rsidRPr="00C86E04">
              <w:rPr>
                <w:b/>
              </w:rPr>
              <w:fldChar w:fldCharType="end"/>
            </w:r>
          </w:p>
        </w:tc>
      </w:tr>
      <w:tr w:rsidR="000D2F1B" w:rsidRPr="008F6547" w14:paraId="18E20B71" w14:textId="77777777" w:rsidTr="00C460CA">
        <w:trPr>
          <w:gridAfter w:val="2"/>
          <w:wAfter w:w="13572" w:type="dxa"/>
          <w:trHeight w:val="284"/>
        </w:trPr>
        <w:tc>
          <w:tcPr>
            <w:tcW w:w="2008" w:type="dxa"/>
            <w:gridSpan w:val="5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73C451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283F2102" w14:textId="77777777" w:rsidR="000D2F1B" w:rsidRPr="00C74A8F" w:rsidRDefault="000D2F1B" w:rsidP="00940F19">
            <w:pPr>
              <w:rPr>
                <w:b/>
              </w:rPr>
            </w:pPr>
          </w:p>
        </w:tc>
      </w:tr>
      <w:tr w:rsidR="00140608" w:rsidRPr="00597968" w14:paraId="74E75423" w14:textId="77777777" w:rsidTr="00C460CA">
        <w:trPr>
          <w:gridAfter w:val="2"/>
          <w:wAfter w:w="13572" w:type="dxa"/>
          <w:trHeight w:val="340"/>
        </w:trPr>
        <w:tc>
          <w:tcPr>
            <w:tcW w:w="2008" w:type="dxa"/>
            <w:gridSpan w:val="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2DDACFE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9"/>
            <w:tcBorders>
              <w:top w:val="single" w:sz="4" w:space="0" w:color="808080"/>
            </w:tcBorders>
            <w:noWrap/>
            <w:vAlign w:val="center"/>
          </w:tcPr>
          <w:p w14:paraId="7D4255ED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69995352" w14:textId="77777777" w:rsidTr="00C460CA">
        <w:trPr>
          <w:gridAfter w:val="2"/>
          <w:wAfter w:w="13572" w:type="dxa"/>
          <w:trHeight w:val="284"/>
        </w:trPr>
        <w:tc>
          <w:tcPr>
            <w:tcW w:w="2008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93CA68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65C8F62F" w14:textId="5B05F50A" w:rsidR="000D2F1B" w:rsidRPr="00C74A8F" w:rsidRDefault="00C86E04" w:rsidP="00916B44">
            <w:pPr>
              <w:rPr>
                <w:b/>
              </w:rPr>
            </w:pPr>
            <w:r w:rsidRPr="00C86E0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6E04">
              <w:rPr>
                <w:b/>
              </w:rPr>
              <w:instrText xml:space="preserve"> FORMTEXT </w:instrText>
            </w:r>
            <w:r w:rsidRPr="00C86E04">
              <w:rPr>
                <w:b/>
              </w:rPr>
            </w:r>
            <w:r w:rsidRPr="00C86E04">
              <w:rPr>
                <w:b/>
              </w:rPr>
              <w:fldChar w:fldCharType="separate"/>
            </w:r>
            <w:r w:rsidR="009121BC">
              <w:rPr>
                <w:b/>
              </w:rPr>
              <w:t>Bauarbeiten</w:t>
            </w:r>
            <w:r w:rsidRPr="00C86E04">
              <w:rPr>
                <w:b/>
              </w:rPr>
              <w:fldChar w:fldCharType="end"/>
            </w:r>
          </w:p>
        </w:tc>
      </w:tr>
      <w:tr w:rsidR="005C638C" w:rsidRPr="001C60F2" w14:paraId="3A636EA8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A1E605C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>
              <w:rPr>
                <w:rStyle w:val="Funotenzeichen"/>
                <w:b w:val="0"/>
              </w:rPr>
              <w:footnoteReference w:id="1"/>
            </w:r>
            <w:bookmarkEnd w:id="1"/>
            <w:r>
              <w:rPr>
                <w:b/>
                <w:bCs/>
              </w:rPr>
              <w:t xml:space="preserve">, </w:t>
            </w:r>
            <w:proofErr w:type="gramStart"/>
            <w:r>
              <w:rPr>
                <w:b/>
                <w:bCs/>
              </w:rPr>
              <w:t>die Vertragsbestandteil</w:t>
            </w:r>
            <w:proofErr w:type="gramEnd"/>
            <w:r>
              <w:rPr>
                <w:b/>
                <w:bCs/>
              </w:rPr>
              <w:t xml:space="preserve"> werden</w:t>
            </w:r>
          </w:p>
        </w:tc>
      </w:tr>
      <w:tr w:rsidR="004E122C" w:rsidRPr="001C60F2" w14:paraId="7494AEA2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398F694" w14:textId="77777777" w:rsidR="004E122C" w:rsidRDefault="004E122C" w:rsidP="000A77E4">
            <w:pPr>
              <w:jc w:val="left"/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E38538B" w14:textId="77777777" w:rsidR="004E122C" w:rsidRPr="00597968" w:rsidRDefault="0044202E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503" w:type="dxa"/>
            <w:gridSpan w:val="3"/>
            <w:vAlign w:val="center"/>
          </w:tcPr>
          <w:p w14:paraId="01E9FC27" w14:textId="77777777" w:rsidR="004E122C" w:rsidRPr="00597968" w:rsidRDefault="004E122C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087B1300" w14:textId="77777777"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D1009B" w:rsidRPr="001C60F2" w14:paraId="202B0B7A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6FC6033" w14:textId="77777777" w:rsidR="00D1009B" w:rsidRDefault="00D1009B" w:rsidP="00622C9A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B0349B0" w14:textId="77777777" w:rsidR="00D1009B" w:rsidRPr="00597968" w:rsidRDefault="00D1009B" w:rsidP="00622C9A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82EB183" w14:textId="77777777" w:rsidR="00D1009B" w:rsidRPr="00D425A1" w:rsidRDefault="00D1009B" w:rsidP="00622C9A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25CE0DB" w14:textId="77777777" w:rsidR="00D1009B" w:rsidRPr="00C74A8F" w:rsidRDefault="00D1009B" w:rsidP="0010771E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 xml:space="preserve">Vertragsformular für Instandhaltung mit den Preisen sowie den geforderten Angaben und Erklärungen </w:t>
            </w:r>
          </w:p>
        </w:tc>
      </w:tr>
      <w:tr w:rsidR="004E122C" w:rsidRPr="001C60F2" w14:paraId="2F4EAD58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E63F999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C6B37DA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84A74CB" w14:textId="77777777" w:rsidR="004E122C" w:rsidRPr="00C74A8F" w:rsidRDefault="00DF0D66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224</w:t>
            </w:r>
          </w:p>
        </w:tc>
        <w:tc>
          <w:tcPr>
            <w:tcW w:w="6786" w:type="dxa"/>
            <w:gridSpan w:val="7"/>
            <w:vAlign w:val="center"/>
          </w:tcPr>
          <w:p w14:paraId="6B6F7E57" w14:textId="77777777" w:rsidR="004E122C" w:rsidRPr="00C74A8F" w:rsidRDefault="00DF0D66" w:rsidP="00987558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Lohngleitklausel - Berechnung des Änderungssatzes</w:t>
            </w:r>
          </w:p>
        </w:tc>
      </w:tr>
      <w:tr w:rsidR="004E122C" w:rsidRPr="001C60F2" w14:paraId="230DCDD5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85CC56F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A0F2392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1D44F69" w14:textId="77777777" w:rsidR="004E122C" w:rsidRPr="00D425A1" w:rsidRDefault="00DF0D66" w:rsidP="00987558">
            <w:pPr>
              <w:jc w:val="left"/>
            </w:pPr>
            <w:r w:rsidRPr="00D425A1">
              <w:t>233</w:t>
            </w:r>
          </w:p>
        </w:tc>
        <w:tc>
          <w:tcPr>
            <w:tcW w:w="6786" w:type="dxa"/>
            <w:gridSpan w:val="7"/>
            <w:vAlign w:val="center"/>
          </w:tcPr>
          <w:p w14:paraId="58F751E6" w14:textId="77777777" w:rsidR="004E122C" w:rsidRPr="00597968" w:rsidRDefault="00DF0D66" w:rsidP="00DF0D66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4E122C" w:rsidRPr="001C60F2" w14:paraId="38D73B3C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639E1FB8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433D0A7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2D86559" w14:textId="77777777" w:rsidR="004E122C" w:rsidRPr="00D425A1" w:rsidRDefault="00DF0D66" w:rsidP="00DF0D66">
            <w:pPr>
              <w:jc w:val="left"/>
            </w:pPr>
            <w:r w:rsidRPr="00D425A1">
              <w:t>234</w:t>
            </w:r>
          </w:p>
        </w:tc>
        <w:tc>
          <w:tcPr>
            <w:tcW w:w="6786" w:type="dxa"/>
            <w:gridSpan w:val="7"/>
            <w:vAlign w:val="center"/>
          </w:tcPr>
          <w:p w14:paraId="12B4B02C" w14:textId="77777777" w:rsidR="004E122C" w:rsidRPr="00597968" w:rsidRDefault="00DF0D66" w:rsidP="00987558">
            <w:pPr>
              <w:jc w:val="left"/>
            </w:pPr>
            <w:r w:rsidRPr="00597968">
              <w:t>Bieter-/Arbeitsgemeinschaft</w:t>
            </w:r>
          </w:p>
        </w:tc>
      </w:tr>
      <w:tr w:rsidR="004E122C" w:rsidRPr="001C60F2" w14:paraId="1349E088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4084FEE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DEF1CDA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932A44D" w14:textId="77777777" w:rsidR="004E122C" w:rsidRPr="00513DD8" w:rsidRDefault="00DF0D66" w:rsidP="006D43FE">
            <w:pPr>
              <w:jc w:val="left"/>
              <w:rPr>
                <w:strike/>
              </w:rPr>
            </w:pPr>
            <w:r w:rsidRPr="00513DD8">
              <w:rPr>
                <w:strike/>
              </w:rPr>
              <w:t>235</w:t>
            </w:r>
          </w:p>
        </w:tc>
        <w:tc>
          <w:tcPr>
            <w:tcW w:w="6786" w:type="dxa"/>
            <w:gridSpan w:val="7"/>
            <w:vAlign w:val="center"/>
          </w:tcPr>
          <w:p w14:paraId="46D5CDED" w14:textId="77777777" w:rsidR="004E122C" w:rsidRPr="00513DD8" w:rsidRDefault="001013A4" w:rsidP="00987558">
            <w:pPr>
              <w:jc w:val="left"/>
              <w:rPr>
                <w:strike/>
              </w:rPr>
            </w:pPr>
            <w:r w:rsidRPr="00513DD8">
              <w:rPr>
                <w:strike/>
              </w:rPr>
              <w:t xml:space="preserve">Verzeichnis der </w:t>
            </w:r>
            <w:r w:rsidR="00DF0D66" w:rsidRPr="00513DD8">
              <w:rPr>
                <w:strike/>
              </w:rPr>
              <w:t>Leistungen</w:t>
            </w:r>
            <w:r w:rsidR="004F6A90" w:rsidRPr="00513DD8">
              <w:rPr>
                <w:strike/>
              </w:rPr>
              <w:t>/Kapazitäten</w:t>
            </w:r>
            <w:r w:rsidR="00DF0D66" w:rsidRPr="00513DD8">
              <w:rPr>
                <w:strike/>
              </w:rPr>
              <w:t xml:space="preserve"> anderer Unternehmen</w:t>
            </w:r>
          </w:p>
        </w:tc>
      </w:tr>
      <w:tr w:rsidR="00DF0D66" w:rsidRPr="001C60F2" w14:paraId="2CD1A54B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437764F" w14:textId="77777777" w:rsidR="00DF0D66" w:rsidRDefault="00DF0D66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EC27151" w14:textId="77777777" w:rsidR="00DF0D66" w:rsidRPr="00DF0D66" w:rsidRDefault="00DF0D66" w:rsidP="00987558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482083D" w14:textId="77777777" w:rsidR="00DF0D66" w:rsidRPr="00D425A1" w:rsidRDefault="00DF0D66" w:rsidP="00987558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3B8307DE" w14:textId="77777777" w:rsidR="00DF0D66" w:rsidRPr="00C74A8F" w:rsidRDefault="00D425A1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Nebenangebot(e)</w:t>
            </w:r>
          </w:p>
        </w:tc>
      </w:tr>
      <w:tr w:rsidR="00706FDC" w:rsidRPr="001C60F2" w14:paraId="70F77F43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1BEF954" w14:textId="77777777" w:rsidR="00706FDC" w:rsidRDefault="00706FDC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66FBF25" w14:textId="77777777" w:rsidR="00706FDC" w:rsidRPr="00597968" w:rsidRDefault="00706FDC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804A7B0" w14:textId="77777777" w:rsidR="00706FDC" w:rsidRPr="00D425A1" w:rsidRDefault="000E4AA2" w:rsidP="004E122C">
            <w:pPr>
              <w:jc w:val="left"/>
            </w:pPr>
            <w:r>
              <w:t>248</w:t>
            </w:r>
          </w:p>
        </w:tc>
        <w:tc>
          <w:tcPr>
            <w:tcW w:w="6786" w:type="dxa"/>
            <w:gridSpan w:val="7"/>
            <w:vAlign w:val="center"/>
          </w:tcPr>
          <w:p w14:paraId="45A1F316" w14:textId="77777777" w:rsidR="00706FDC" w:rsidRPr="00C74A8F" w:rsidRDefault="000E4AA2" w:rsidP="000E4AA2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Erklärung zur Verwendung von Holzprodukten</w:t>
            </w:r>
          </w:p>
        </w:tc>
      </w:tr>
      <w:tr w:rsidR="00695337" w:rsidRPr="001C60F2" w14:paraId="46626D2E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61DA193C" w14:textId="77777777" w:rsidR="00695337" w:rsidRDefault="00695337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7070238" w14:textId="77777777" w:rsidR="00695337" w:rsidRPr="00DC35D8" w:rsidRDefault="00C74A8F" w:rsidP="00B27615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4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1503" w:type="dxa"/>
            <w:gridSpan w:val="3"/>
            <w:vAlign w:val="center"/>
          </w:tcPr>
          <w:p w14:paraId="32ECD5A4" w14:textId="77777777" w:rsidR="00695337" w:rsidRPr="00DC35D8" w:rsidRDefault="00695337" w:rsidP="00B27615"/>
        </w:tc>
        <w:tc>
          <w:tcPr>
            <w:tcW w:w="6786" w:type="dxa"/>
            <w:gridSpan w:val="7"/>
            <w:vAlign w:val="center"/>
          </w:tcPr>
          <w:p w14:paraId="42CCD05E" w14:textId="77777777" w:rsidR="00695337" w:rsidRPr="00520D3B" w:rsidRDefault="00067687" w:rsidP="00624F1B">
            <w:r>
              <w:rPr>
                <w:rFonts w:ascii="Helvetica" w:hAnsi="Helvetica" w:cs="Helvetica"/>
              </w:rPr>
              <w:t xml:space="preserve">Formblatt </w:t>
            </w:r>
            <w:r w:rsidR="00E401BD">
              <w:rPr>
                <w:rFonts w:ascii="Helvetica" w:hAnsi="Helvetica" w:cs="Helvetica"/>
              </w:rPr>
              <w:t>F</w:t>
            </w:r>
            <w:r w:rsidR="00B02A39">
              <w:rPr>
                <w:rFonts w:ascii="Helvetica" w:hAnsi="Helvetica" w:cs="Helvetica"/>
              </w:rPr>
              <w:t>4</w:t>
            </w:r>
          </w:p>
        </w:tc>
      </w:tr>
      <w:tr w:rsidR="000F3508" w:rsidRPr="001C60F2" w14:paraId="1B3CA4B7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9035F0B" w14:textId="77777777" w:rsidR="000F3508" w:rsidRDefault="000F3508" w:rsidP="002F4DD6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16200F7" w14:textId="77777777" w:rsidR="000F3508" w:rsidRPr="005C27BD" w:rsidRDefault="000F3508" w:rsidP="002F4DD6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7CBC0A6" w14:textId="77777777" w:rsidR="000F3508" w:rsidRPr="00D425A1" w:rsidRDefault="000F3508" w:rsidP="002F4DD6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EAA6DA1" w14:textId="77777777" w:rsidR="000F3508" w:rsidRPr="00597968" w:rsidRDefault="00065DB9" w:rsidP="00065DB9">
            <w:pPr>
              <w:jc w:val="left"/>
            </w:pPr>
            <w:r>
              <w:t>Auftragnehmerin Stammdaten HaPoDu</w:t>
            </w:r>
          </w:p>
        </w:tc>
      </w:tr>
      <w:tr w:rsidR="000F3508" w:rsidRPr="001C60F2" w14:paraId="2CC50F77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087B143" w14:textId="77777777" w:rsidR="000F3508" w:rsidRDefault="000F3508" w:rsidP="00626C30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0A81454" w14:textId="77777777" w:rsidR="000F3508" w:rsidRPr="005C27BD" w:rsidRDefault="000F3508" w:rsidP="00626C30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B20D52C" w14:textId="77777777" w:rsidR="000F3508" w:rsidRPr="00D425A1" w:rsidRDefault="000F3508" w:rsidP="00626C30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359EEBB3" w14:textId="77777777" w:rsidR="000F3508" w:rsidRPr="00597968" w:rsidRDefault="00916B44" w:rsidP="00626C30">
            <w:pPr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6F2B" w:rsidRPr="001C60F2" w14:paraId="068F851E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EEF0F1D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4239EEE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594F0AA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DE1B2A6" w14:textId="77777777" w:rsidR="00E76F2B" w:rsidRPr="00597968" w:rsidRDefault="009A13DE" w:rsidP="00E76F2B">
            <w:pPr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</w:tr>
      <w:tr w:rsidR="006E2374" w:rsidRPr="001C60F2" w14:paraId="2A30AD77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AF27849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2FD5EB0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D265B6E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38E6E78" w14:textId="77777777" w:rsidR="006E2374" w:rsidRPr="00597968" w:rsidRDefault="009A13DE" w:rsidP="000D2F1B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  <w:tr w:rsidR="006E2374" w:rsidRPr="001C60F2" w14:paraId="16974432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87B66BA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120C5C3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014F9BAA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61389B8" w14:textId="77777777" w:rsidR="006E2374" w:rsidRPr="00597968" w:rsidRDefault="009A13DE" w:rsidP="000D2F1B">
            <w:pPr>
              <w:jc w:val="left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6" w:name="Text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</w:tr>
      <w:tr w:rsidR="005C638C" w:rsidRPr="001C60F2" w14:paraId="1671B97C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441FE3C4" w14:textId="77777777" w:rsidR="005C638C" w:rsidRPr="00597968" w:rsidRDefault="005C638C" w:rsidP="005C638C">
            <w:pPr>
              <w:jc w:val="left"/>
            </w:pPr>
            <w:r>
              <w:t>Anlagen</w:t>
            </w:r>
            <w:r w:rsidR="00A10F82" w:rsidRPr="00A10F82">
              <w:rPr>
                <w:vertAlign w:val="superscript"/>
              </w:rPr>
              <w:fldChar w:fldCharType="begin"/>
            </w:r>
            <w:r w:rsidR="00A10F82" w:rsidRPr="00A10F82">
              <w:rPr>
                <w:vertAlign w:val="superscript"/>
              </w:rPr>
              <w:instrText xml:space="preserve"> NOTEREF _Ref491332816 \h </w:instrText>
            </w:r>
            <w:r w:rsidR="00CC69E9">
              <w:rPr>
                <w:vertAlign w:val="superscript"/>
              </w:rPr>
              <w:instrText xml:space="preserve"> \* MERGEFORMAT </w:instrText>
            </w:r>
            <w:r w:rsidR="00A10F82" w:rsidRPr="00A10F82">
              <w:rPr>
                <w:vertAlign w:val="superscript"/>
              </w:rPr>
            </w:r>
            <w:r w:rsidR="00A10F82" w:rsidRPr="00A10F82">
              <w:rPr>
                <w:vertAlign w:val="superscript"/>
              </w:rPr>
              <w:fldChar w:fldCharType="separate"/>
            </w:r>
            <w:r w:rsidR="00403C66">
              <w:rPr>
                <w:vertAlign w:val="superscript"/>
              </w:rPr>
              <w:t>1</w:t>
            </w:r>
            <w:r w:rsidR="00A10F82" w:rsidRPr="00A10F82">
              <w:rPr>
                <w:vertAlign w:val="superscript"/>
              </w:rPr>
              <w:fldChar w:fldCharType="end"/>
            </w:r>
            <w:r>
              <w:t>, die der Angebotserläuterung dienen, ohne Vertragsbestandteil zu werden</w:t>
            </w:r>
          </w:p>
        </w:tc>
      </w:tr>
      <w:tr w:rsidR="005C638C" w:rsidRPr="001C60F2" w14:paraId="36B2F167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E59760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9ED02BC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48EBD5D" w14:textId="77777777" w:rsidR="005C638C" w:rsidRPr="00D425A1" w:rsidRDefault="005C638C" w:rsidP="005C638C">
            <w:pPr>
              <w:jc w:val="left"/>
            </w:pPr>
            <w:r w:rsidRPr="00D425A1">
              <w:t>124</w:t>
            </w:r>
          </w:p>
        </w:tc>
        <w:tc>
          <w:tcPr>
            <w:tcW w:w="6786" w:type="dxa"/>
            <w:gridSpan w:val="7"/>
            <w:vAlign w:val="center"/>
          </w:tcPr>
          <w:p w14:paraId="0303752D" w14:textId="77777777" w:rsidR="005C638C" w:rsidRPr="00597968" w:rsidRDefault="005C638C" w:rsidP="005C638C">
            <w:pPr>
              <w:jc w:val="left"/>
            </w:pPr>
            <w:r w:rsidRPr="00597968">
              <w:t>Eigenerklärung zur Eignung</w:t>
            </w:r>
          </w:p>
        </w:tc>
      </w:tr>
      <w:tr w:rsidR="005C638C" w:rsidRPr="001C60F2" w14:paraId="1EB0F8DF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9E3BCCA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0CE36A0" w14:textId="77777777" w:rsidR="005C638C" w:rsidRPr="005C27BD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0212562B" w14:textId="77777777" w:rsidR="005C638C" w:rsidRPr="00D425A1" w:rsidRDefault="005C638C" w:rsidP="005C638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14807263" w14:textId="77777777" w:rsidR="005C638C" w:rsidRPr="00D425A1" w:rsidRDefault="005C638C" w:rsidP="005C638C">
            <w:pPr>
              <w:jc w:val="left"/>
            </w:pPr>
            <w:r>
              <w:t>Einheitliche Europäische Eigenerklärung</w:t>
            </w:r>
          </w:p>
        </w:tc>
      </w:tr>
      <w:tr w:rsidR="005C638C" w:rsidRPr="001C60F2" w14:paraId="6FD5FD0D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6485759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04BA260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0A0FF14" w14:textId="77777777" w:rsidR="005C638C" w:rsidRPr="00D425A1" w:rsidRDefault="005C638C" w:rsidP="005C638C">
            <w:pPr>
              <w:jc w:val="left"/>
            </w:pPr>
            <w:r w:rsidRPr="00D425A1">
              <w:t>221 oder 222</w:t>
            </w:r>
          </w:p>
        </w:tc>
        <w:tc>
          <w:tcPr>
            <w:tcW w:w="6786" w:type="dxa"/>
            <w:gridSpan w:val="7"/>
            <w:vAlign w:val="center"/>
          </w:tcPr>
          <w:p w14:paraId="0B6654F5" w14:textId="77777777" w:rsidR="005C638C" w:rsidRPr="00D425A1" w:rsidRDefault="005C638C" w:rsidP="005C638C">
            <w:pPr>
              <w:jc w:val="left"/>
            </w:pPr>
            <w:r w:rsidRPr="00D425A1">
              <w:t>Angaben zur Preisermittlung</w:t>
            </w:r>
          </w:p>
        </w:tc>
      </w:tr>
      <w:tr w:rsidR="00E76F2B" w:rsidRPr="001C60F2" w14:paraId="0910C860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F59CD33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3220E4C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C8B3B52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46F9E18" w14:textId="77777777" w:rsidR="00E76F2B" w:rsidRPr="00597968" w:rsidRDefault="00624F1B" w:rsidP="00E76F2B">
            <w:pPr>
              <w:jc w:val="left"/>
            </w:pPr>
            <w:r>
              <w:t>Formblatt F 1</w:t>
            </w:r>
            <w:r w:rsidR="008E55B9">
              <w:t xml:space="preserve"> - 2</w:t>
            </w:r>
          </w:p>
        </w:tc>
      </w:tr>
      <w:tr w:rsidR="00E401BD" w:rsidRPr="00D1009B" w14:paraId="5B353CFF" w14:textId="77777777" w:rsidTr="00C460CA">
        <w:trPr>
          <w:trHeight w:val="170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63E3D38E" w14:textId="77777777" w:rsidR="00E401BD" w:rsidRDefault="00E401BD" w:rsidP="00E401BD">
            <w:pPr>
              <w:rPr>
                <w:b/>
              </w:rPr>
            </w:pPr>
          </w:p>
        </w:tc>
        <w:tc>
          <w:tcPr>
            <w:tcW w:w="8646" w:type="dxa"/>
            <w:gridSpan w:val="11"/>
            <w:noWrap/>
            <w:vAlign w:val="center"/>
          </w:tcPr>
          <w:p w14:paraId="3637CFC5" w14:textId="77777777" w:rsidR="00E401BD" w:rsidRDefault="00E401BD" w:rsidP="00E401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  <w:p w14:paraId="162A8299" w14:textId="77777777" w:rsidR="00E401BD" w:rsidRPr="005C27BD" w:rsidRDefault="00E401BD" w:rsidP="00E401BD">
            <w:pPr>
              <w:jc w:val="left"/>
            </w:pPr>
          </w:p>
        </w:tc>
        <w:tc>
          <w:tcPr>
            <w:tcW w:w="6786" w:type="dxa"/>
            <w:vAlign w:val="center"/>
          </w:tcPr>
          <w:p w14:paraId="77E0ECBD" w14:textId="77777777" w:rsidR="00E401BD" w:rsidRPr="00D425A1" w:rsidRDefault="00E401BD" w:rsidP="00E401BD">
            <w:pPr>
              <w:jc w:val="left"/>
            </w:pPr>
          </w:p>
        </w:tc>
        <w:tc>
          <w:tcPr>
            <w:tcW w:w="6786" w:type="dxa"/>
            <w:vAlign w:val="center"/>
          </w:tcPr>
          <w:p w14:paraId="0AE7019B" w14:textId="77777777" w:rsidR="00E401BD" w:rsidRPr="00597968" w:rsidRDefault="00E401BD" w:rsidP="00E401BD">
            <w:pPr>
              <w:jc w:val="left"/>
            </w:pPr>
            <w:r>
              <w:t>Formblatt F1 – F3</w:t>
            </w:r>
          </w:p>
        </w:tc>
      </w:tr>
      <w:tr w:rsidR="00E401BD" w:rsidRPr="001C60F2" w14:paraId="413D8DCF" w14:textId="77777777" w:rsidTr="00C460CA">
        <w:trPr>
          <w:gridAfter w:val="2"/>
          <w:wAfter w:w="13572" w:type="dxa"/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2471EA7D" w14:textId="77777777" w:rsidR="00E401BD" w:rsidRPr="00410951" w:rsidRDefault="00E401BD" w:rsidP="00E401BD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E401BD" w:rsidRPr="00D1009B" w14:paraId="59F26FE6" w14:textId="77777777" w:rsidTr="00E42234">
        <w:trPr>
          <w:gridAfter w:val="2"/>
          <w:wAfter w:w="13572" w:type="dxa"/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1761437" w14:textId="77777777" w:rsidR="00E401BD" w:rsidRPr="00D1009B" w:rsidRDefault="00E401BD" w:rsidP="00E401BD">
            <w:pPr>
              <w:rPr>
                <w:sz w:val="8"/>
                <w:szCs w:val="8"/>
              </w:rPr>
            </w:pPr>
          </w:p>
        </w:tc>
      </w:tr>
      <w:tr w:rsidR="00E401BD" w:rsidRPr="001C60F2" w14:paraId="19108A50" w14:textId="77777777" w:rsidTr="00E42234">
        <w:trPr>
          <w:gridAfter w:val="2"/>
          <w:wAfter w:w="13572" w:type="dxa"/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44BBB660" w14:textId="77777777" w:rsidR="00E42234" w:rsidRPr="00E42234" w:rsidRDefault="00E401BD" w:rsidP="00E42234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4F6A90">
              <w:t xml:space="preserve">einschl. Umsatzsteuer </w:t>
            </w:r>
            <w:r w:rsidRPr="00597968">
              <w:t>beträgt</w:t>
            </w:r>
          </w:p>
        </w:tc>
        <w:tc>
          <w:tcPr>
            <w:tcW w:w="2270" w:type="dxa"/>
            <w:gridSpan w:val="3"/>
            <w:vAlign w:val="bottom"/>
          </w:tcPr>
          <w:p w14:paraId="70506953" w14:textId="77777777" w:rsidR="00E42234" w:rsidRPr="00E42234" w:rsidRDefault="00E401BD" w:rsidP="00E401BD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bottom"/>
          </w:tcPr>
          <w:p w14:paraId="57E576EF" w14:textId="77777777" w:rsidR="00E401BD" w:rsidRPr="00410951" w:rsidRDefault="00E401BD" w:rsidP="00E401BD"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E42234" w:rsidRPr="001C60F2" w14:paraId="29E2C9C2" w14:textId="77777777" w:rsidTr="00E42234">
        <w:trPr>
          <w:gridAfter w:val="2"/>
          <w:wAfter w:w="13572" w:type="dxa"/>
          <w:trHeight w:val="284"/>
        </w:trPr>
        <w:tc>
          <w:tcPr>
            <w:tcW w:w="6124" w:type="dxa"/>
            <w:gridSpan w:val="10"/>
            <w:tcBorders>
              <w:bottom w:val="single" w:sz="4" w:space="0" w:color="auto"/>
            </w:tcBorders>
            <w:noWrap/>
            <w:tcMar>
              <w:left w:w="28" w:type="dxa"/>
            </w:tcMar>
          </w:tcPr>
          <w:p w14:paraId="2A96F096" w14:textId="77777777" w:rsidR="00E42234" w:rsidRPr="00597968" w:rsidRDefault="00E42234" w:rsidP="00E42234">
            <w:pPr>
              <w:pStyle w:val="berschrift1"/>
              <w:numPr>
                <w:ilvl w:val="0"/>
                <w:numId w:val="0"/>
              </w:numPr>
              <w:ind w:left="567"/>
            </w:pPr>
          </w:p>
        </w:tc>
        <w:tc>
          <w:tcPr>
            <w:tcW w:w="2270" w:type="dxa"/>
            <w:gridSpan w:val="3"/>
            <w:tcBorders>
              <w:bottom w:val="single" w:sz="4" w:space="0" w:color="auto"/>
            </w:tcBorders>
            <w:vAlign w:val="bottom"/>
          </w:tcPr>
          <w:p w14:paraId="7B9875F1" w14:textId="77777777" w:rsidR="00E42234" w:rsidRDefault="00E42234" w:rsidP="00E401BD">
            <w:pPr>
              <w:jc w:val="left"/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22F19B62" w14:textId="77777777" w:rsidR="00E42234" w:rsidRDefault="00E42234" w:rsidP="00E401BD">
            <w:pPr>
              <w:jc w:val="center"/>
              <w:rPr>
                <w:b/>
              </w:rPr>
            </w:pPr>
          </w:p>
        </w:tc>
      </w:tr>
      <w:tr w:rsidR="00E42234" w:rsidRPr="00E42234" w14:paraId="631A7593" w14:textId="77777777" w:rsidTr="00E42234">
        <w:trPr>
          <w:gridAfter w:val="2"/>
          <w:wAfter w:w="13572" w:type="dxa"/>
          <w:trHeight w:val="284"/>
        </w:trPr>
        <w:tc>
          <w:tcPr>
            <w:tcW w:w="6124" w:type="dxa"/>
            <w:gridSpan w:val="10"/>
            <w:tcBorders>
              <w:top w:val="single" w:sz="4" w:space="0" w:color="auto"/>
              <w:left w:val="single" w:sz="4" w:space="0" w:color="auto"/>
            </w:tcBorders>
            <w:noWrap/>
            <w:tcMar>
              <w:left w:w="28" w:type="dxa"/>
            </w:tcMar>
          </w:tcPr>
          <w:p w14:paraId="7C62D211" w14:textId="77777777" w:rsidR="00E42234" w:rsidRPr="00E42234" w:rsidRDefault="00E42234" w:rsidP="00E42234">
            <w:pPr>
              <w:pStyle w:val="berschrift2"/>
              <w:rPr>
                <w:rStyle w:val="SchwacheHervorhebung"/>
                <w:b w:val="0"/>
              </w:rPr>
            </w:pPr>
            <w:r w:rsidRPr="00E42234">
              <w:rPr>
                <w:b w:val="0"/>
              </w:rPr>
              <w:t>Die Angebotsendsumme des Hauptangebotes gem. Leistungsbeschreibung einschl. Umsatzsteuer beträgt</w:t>
            </w:r>
            <w:r>
              <w:rPr>
                <w:b w:val="0"/>
              </w:rPr>
              <w:t xml:space="preserve"> für den </w:t>
            </w:r>
            <w:r w:rsidRPr="00E42234">
              <w:t>Hauptleistungszeitraum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</w:tcBorders>
            <w:vAlign w:val="bottom"/>
          </w:tcPr>
          <w:p w14:paraId="7621D806" w14:textId="77777777" w:rsidR="00E42234" w:rsidRPr="00E42234" w:rsidRDefault="00E42234" w:rsidP="00E401BD">
            <w:pPr>
              <w:jc w:val="left"/>
              <w:rPr>
                <w:rStyle w:val="SchwacheHervorhebung"/>
                <w:b/>
              </w:rPr>
            </w:pPr>
            <w:r w:rsidRPr="00E422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42234">
              <w:rPr>
                <w:b/>
              </w:rPr>
              <w:instrText xml:space="preserve"> FORMTEXT </w:instrText>
            </w:r>
            <w:r w:rsidRPr="00E42234">
              <w:rPr>
                <w:b/>
              </w:rPr>
            </w:r>
            <w:r w:rsidRPr="00E42234">
              <w:rPr>
                <w:b/>
              </w:rPr>
              <w:fldChar w:fldCharType="separate"/>
            </w:r>
            <w:r w:rsidRPr="00E42234">
              <w:rPr>
                <w:b/>
              </w:rPr>
              <w:t> </w:t>
            </w:r>
            <w:r w:rsidRPr="00E42234">
              <w:rPr>
                <w:b/>
              </w:rPr>
              <w:t> </w:t>
            </w:r>
            <w:r w:rsidRPr="00E42234">
              <w:rPr>
                <w:b/>
              </w:rPr>
              <w:t> </w:t>
            </w:r>
            <w:r w:rsidRPr="00E42234">
              <w:rPr>
                <w:b/>
              </w:rPr>
              <w:t> </w:t>
            </w:r>
            <w:r w:rsidRPr="00E42234">
              <w:rPr>
                <w:b/>
              </w:rPr>
              <w:t> </w:t>
            </w:r>
            <w:r w:rsidRPr="00E42234">
              <w:rPr>
                <w:b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0B695625" w14:textId="77777777" w:rsidR="00E42234" w:rsidRPr="00E42234" w:rsidRDefault="00E42234" w:rsidP="00E401BD">
            <w:pPr>
              <w:jc w:val="center"/>
              <w:rPr>
                <w:rStyle w:val="SchwacheHervorhebung"/>
                <w:b/>
                <w:i w:val="0"/>
              </w:rPr>
            </w:pPr>
            <w:r w:rsidRPr="00E42234">
              <w:rPr>
                <w:rStyle w:val="SchwacheHervorhebung"/>
                <w:b/>
                <w:i w:val="0"/>
              </w:rPr>
              <w:t>€</w:t>
            </w:r>
          </w:p>
        </w:tc>
      </w:tr>
      <w:tr w:rsidR="00E42234" w:rsidRPr="00E42234" w14:paraId="42846564" w14:textId="77777777" w:rsidTr="00E42234">
        <w:trPr>
          <w:gridAfter w:val="2"/>
          <w:wAfter w:w="13572" w:type="dxa"/>
          <w:trHeight w:val="284"/>
        </w:trPr>
        <w:tc>
          <w:tcPr>
            <w:tcW w:w="6124" w:type="dxa"/>
            <w:gridSpan w:val="10"/>
            <w:tcBorders>
              <w:left w:val="single" w:sz="4" w:space="0" w:color="auto"/>
            </w:tcBorders>
            <w:noWrap/>
            <w:tcMar>
              <w:left w:w="28" w:type="dxa"/>
            </w:tcMar>
          </w:tcPr>
          <w:p w14:paraId="091D61B8" w14:textId="77777777" w:rsidR="00E42234" w:rsidRPr="00E42234" w:rsidRDefault="00E42234" w:rsidP="00E42234">
            <w:pPr>
              <w:pStyle w:val="berschrift2"/>
              <w:rPr>
                <w:b w:val="0"/>
              </w:rPr>
            </w:pPr>
            <w:r w:rsidRPr="00E42234">
              <w:rPr>
                <w:b w:val="0"/>
              </w:rPr>
              <w:t>Die Angebotsendsumme des Hauptangebotes gem. Leistungsbeschreibung einschl. Umsatzsteuer beträgt</w:t>
            </w:r>
            <w:r>
              <w:rPr>
                <w:b w:val="0"/>
              </w:rPr>
              <w:t xml:space="preserve"> für den </w:t>
            </w:r>
            <w:r>
              <w:t>optionalen L</w:t>
            </w:r>
            <w:r w:rsidRPr="00E42234">
              <w:t>eistungszeitraum</w:t>
            </w:r>
          </w:p>
        </w:tc>
        <w:tc>
          <w:tcPr>
            <w:tcW w:w="2270" w:type="dxa"/>
            <w:gridSpan w:val="3"/>
            <w:vAlign w:val="bottom"/>
          </w:tcPr>
          <w:p w14:paraId="473A971A" w14:textId="77777777" w:rsidR="00E42234" w:rsidRPr="00E42234" w:rsidRDefault="00E42234" w:rsidP="00E401BD">
            <w:pPr>
              <w:jc w:val="left"/>
              <w:rPr>
                <w:b/>
              </w:rPr>
            </w:pPr>
            <w:r w:rsidRPr="00E422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42234">
              <w:rPr>
                <w:b/>
              </w:rPr>
              <w:instrText xml:space="preserve"> FORMTEXT </w:instrText>
            </w:r>
            <w:r w:rsidRPr="00E42234">
              <w:rPr>
                <w:b/>
              </w:rPr>
            </w:r>
            <w:r w:rsidRPr="00E42234">
              <w:rPr>
                <w:b/>
              </w:rPr>
              <w:fldChar w:fldCharType="separate"/>
            </w:r>
            <w:r w:rsidRPr="00E42234">
              <w:rPr>
                <w:b/>
              </w:rPr>
              <w:t> </w:t>
            </w:r>
            <w:r w:rsidRPr="00E42234">
              <w:rPr>
                <w:b/>
              </w:rPr>
              <w:t> </w:t>
            </w:r>
            <w:r w:rsidRPr="00E42234">
              <w:rPr>
                <w:b/>
              </w:rPr>
              <w:t> </w:t>
            </w:r>
            <w:r w:rsidRPr="00E42234">
              <w:rPr>
                <w:b/>
              </w:rPr>
              <w:t> </w:t>
            </w:r>
            <w:r w:rsidRPr="00E42234">
              <w:rPr>
                <w:b/>
              </w:rPr>
              <w:t> </w:t>
            </w:r>
            <w:r w:rsidRPr="00E42234">
              <w:rPr>
                <w:b/>
              </w:rPr>
              <w:fldChar w:fldCharType="end"/>
            </w:r>
          </w:p>
        </w:tc>
        <w:tc>
          <w:tcPr>
            <w:tcW w:w="1273" w:type="dxa"/>
            <w:tcBorders>
              <w:right w:val="single" w:sz="4" w:space="0" w:color="auto"/>
            </w:tcBorders>
            <w:vAlign w:val="bottom"/>
          </w:tcPr>
          <w:p w14:paraId="2DC39052" w14:textId="77777777" w:rsidR="00E42234" w:rsidRPr="00E42234" w:rsidRDefault="00E42234" w:rsidP="00E401BD">
            <w:pPr>
              <w:jc w:val="center"/>
              <w:rPr>
                <w:rStyle w:val="SchwacheHervorhebung"/>
                <w:b/>
                <w:i w:val="0"/>
              </w:rPr>
            </w:pPr>
            <w:r>
              <w:rPr>
                <w:rStyle w:val="SchwacheHervorhebung"/>
                <w:b/>
                <w:i w:val="0"/>
              </w:rPr>
              <w:t>€</w:t>
            </w:r>
          </w:p>
        </w:tc>
      </w:tr>
      <w:tr w:rsidR="00E401BD" w:rsidRPr="00D1009B" w14:paraId="6B0D9C0E" w14:textId="77777777" w:rsidTr="00E42234">
        <w:trPr>
          <w:gridAfter w:val="2"/>
          <w:wAfter w:w="13572" w:type="dxa"/>
          <w:trHeight w:val="113"/>
        </w:trPr>
        <w:tc>
          <w:tcPr>
            <w:tcW w:w="9667" w:type="dxa"/>
            <w:gridSpan w:val="14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C3291BB" w14:textId="77777777" w:rsidR="00E401BD" w:rsidRPr="00D1009B" w:rsidRDefault="00E401BD" w:rsidP="00E401BD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E401BD" w:rsidRPr="00D425A1" w14:paraId="3F863FB7" w14:textId="77777777" w:rsidTr="00E42234">
        <w:trPr>
          <w:gridAfter w:val="2"/>
          <w:wAfter w:w="13572" w:type="dxa"/>
          <w:trHeight w:val="284"/>
        </w:trPr>
        <w:tc>
          <w:tcPr>
            <w:tcW w:w="6124" w:type="dxa"/>
            <w:gridSpan w:val="10"/>
            <w:tcBorders>
              <w:left w:val="single" w:sz="4" w:space="0" w:color="auto"/>
            </w:tcBorders>
            <w:noWrap/>
            <w:tcMar>
              <w:left w:w="28" w:type="dxa"/>
            </w:tcMar>
          </w:tcPr>
          <w:p w14:paraId="0428BF4C" w14:textId="77777777" w:rsidR="00E42234" w:rsidRPr="00E42234" w:rsidRDefault="00E401BD" w:rsidP="00E42234">
            <w:pPr>
              <w:pStyle w:val="berschrift2"/>
              <w:rPr>
                <w:strike/>
              </w:rPr>
            </w:pPr>
            <w:r w:rsidRPr="00E42234">
              <w:rPr>
                <w:strike/>
              </w:rPr>
              <w:t>Die Gesamtsumme der jährlichen Vergütung gem. Instandhaltungsvertrag</w:t>
            </w:r>
            <w:r w:rsidRPr="00E42234">
              <w:rPr>
                <w:rStyle w:val="Funotenzeichen"/>
                <w:strike/>
              </w:rPr>
              <w:footnoteReference w:id="2"/>
            </w:r>
            <w:r w:rsidRPr="00E42234">
              <w:rPr>
                <w:strike/>
              </w:rPr>
              <w:t xml:space="preserve"> einschl. Umsatzsteuer</w:t>
            </w:r>
            <w:r w:rsidRPr="00E42234">
              <w:rPr>
                <w:strike/>
              </w:rPr>
              <w:br/>
              <w:t>beträgt</w:t>
            </w:r>
          </w:p>
        </w:tc>
        <w:tc>
          <w:tcPr>
            <w:tcW w:w="2270" w:type="dxa"/>
            <w:gridSpan w:val="3"/>
            <w:vAlign w:val="bottom"/>
          </w:tcPr>
          <w:p w14:paraId="2A3F83FA" w14:textId="77777777" w:rsidR="00E401BD" w:rsidRPr="00D425A1" w:rsidRDefault="00E401BD" w:rsidP="00E401BD">
            <w:pPr>
              <w:jc w:val="left"/>
            </w:pPr>
          </w:p>
        </w:tc>
        <w:tc>
          <w:tcPr>
            <w:tcW w:w="1273" w:type="dxa"/>
            <w:tcBorders>
              <w:right w:val="single" w:sz="4" w:space="0" w:color="auto"/>
            </w:tcBorders>
            <w:vAlign w:val="bottom"/>
          </w:tcPr>
          <w:p w14:paraId="61B6DE97" w14:textId="77777777" w:rsidR="00E401BD" w:rsidRPr="0089492C" w:rsidRDefault="00E401BD" w:rsidP="00E401BD">
            <w:pPr>
              <w:jc w:val="center"/>
              <w:rPr>
                <w:b/>
              </w:rPr>
            </w:pPr>
            <w:r w:rsidRPr="0089492C">
              <w:rPr>
                <w:b/>
              </w:rPr>
              <w:t>€*</w:t>
            </w:r>
          </w:p>
        </w:tc>
      </w:tr>
      <w:tr w:rsidR="00E401BD" w:rsidRPr="008B0B82" w14:paraId="70F4E15D" w14:textId="77777777" w:rsidTr="00E42234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</w:tcPr>
          <w:p w14:paraId="1C4728CC" w14:textId="77777777" w:rsidR="00E401BD" w:rsidRPr="008B0B82" w:rsidRDefault="00E401BD" w:rsidP="00E401BD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 xml:space="preserve">* nur ausfüllen, wenn den Vergabeunterlagen ein Instandhaltungsvertrag </w:t>
            </w:r>
            <w:proofErr w:type="gramStart"/>
            <w:r w:rsidRPr="00D425A1">
              <w:rPr>
                <w:sz w:val="16"/>
                <w:szCs w:val="16"/>
              </w:rPr>
              <w:t>beiliegt</w:t>
            </w:r>
            <w:proofErr w:type="gramEnd"/>
          </w:p>
        </w:tc>
      </w:tr>
      <w:tr w:rsidR="00E401BD" w:rsidRPr="00DF0D66" w14:paraId="4B58E8EF" w14:textId="77777777" w:rsidTr="00E42234">
        <w:trPr>
          <w:gridAfter w:val="2"/>
          <w:wAfter w:w="13572" w:type="dxa"/>
          <w:trHeight w:hRule="exact" w:val="170"/>
        </w:trPr>
        <w:tc>
          <w:tcPr>
            <w:tcW w:w="9667" w:type="dxa"/>
            <w:gridSpan w:val="14"/>
            <w:tcBorders>
              <w:top w:val="single" w:sz="4" w:space="0" w:color="auto"/>
            </w:tcBorders>
            <w:noWrap/>
            <w:tcMar>
              <w:left w:w="28" w:type="dxa"/>
            </w:tcMar>
          </w:tcPr>
          <w:p w14:paraId="7D76A305" w14:textId="77777777" w:rsidR="00E401BD" w:rsidRPr="00DC7388" w:rsidRDefault="00E401BD" w:rsidP="00E401BD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E401BD" w:rsidRPr="001C60F2" w14:paraId="6FA7239C" w14:textId="77777777" w:rsidTr="00C460CA">
        <w:trPr>
          <w:gridAfter w:val="2"/>
          <w:wAfter w:w="13572" w:type="dxa"/>
          <w:trHeight w:val="397"/>
        </w:trPr>
        <w:tc>
          <w:tcPr>
            <w:tcW w:w="7019" w:type="dxa"/>
            <w:gridSpan w:val="12"/>
            <w:noWrap/>
            <w:tcMar>
              <w:left w:w="28" w:type="dxa"/>
            </w:tcMar>
            <w:vAlign w:val="center"/>
          </w:tcPr>
          <w:p w14:paraId="2CECE4E1" w14:textId="77777777" w:rsidR="00E401BD" w:rsidRPr="00E42234" w:rsidRDefault="00E401BD" w:rsidP="00E401BD">
            <w:pPr>
              <w:pStyle w:val="berschrift1"/>
              <w:rPr>
                <w:strike/>
              </w:rPr>
            </w:pPr>
            <w:r w:rsidRPr="00E42234">
              <w:rPr>
                <w:strike/>
              </w:rPr>
              <w:t>Anzahl der Nebenangebote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center"/>
          </w:tcPr>
          <w:p w14:paraId="17154D3A" w14:textId="77777777" w:rsidR="00E401BD" w:rsidRPr="00410951" w:rsidRDefault="00E401BD" w:rsidP="00E42234">
            <w:pPr>
              <w:tabs>
                <w:tab w:val="left" w:pos="838"/>
              </w:tabs>
              <w:ind w:right="323"/>
              <w:jc w:val="left"/>
              <w:rPr>
                <w:b/>
              </w:rPr>
            </w:pPr>
          </w:p>
        </w:tc>
        <w:tc>
          <w:tcPr>
            <w:tcW w:w="1273" w:type="dxa"/>
            <w:vAlign w:val="center"/>
          </w:tcPr>
          <w:p w14:paraId="27407A78" w14:textId="77777777" w:rsidR="00E401BD" w:rsidRPr="00410951" w:rsidRDefault="00E401BD" w:rsidP="00E401BD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E401BD" w:rsidRPr="00DF0D66" w14:paraId="06F95DAE" w14:textId="77777777" w:rsidTr="00C460CA">
        <w:trPr>
          <w:gridAfter w:val="2"/>
          <w:wAfter w:w="13572" w:type="dxa"/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A0E0597" w14:textId="77777777" w:rsidR="00E401BD" w:rsidRPr="00410951" w:rsidRDefault="00E401BD" w:rsidP="00E401BD">
            <w:pPr>
              <w:rPr>
                <w:b/>
              </w:rPr>
            </w:pPr>
          </w:p>
        </w:tc>
      </w:tr>
      <w:tr w:rsidR="00E401BD" w:rsidRPr="001C60F2" w14:paraId="0F862EDC" w14:textId="77777777" w:rsidTr="00C460CA">
        <w:trPr>
          <w:gridAfter w:val="2"/>
          <w:wAfter w:w="13572" w:type="dxa"/>
          <w:trHeight w:val="291"/>
        </w:trPr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278B9E60" w14:textId="77777777" w:rsidR="00E401BD" w:rsidRPr="00FF10F9" w:rsidRDefault="00E401BD" w:rsidP="00E401BD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3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bottom"/>
          </w:tcPr>
          <w:p w14:paraId="32478B43" w14:textId="77777777" w:rsidR="00E401BD" w:rsidRPr="00410951" w:rsidRDefault="00E401BD" w:rsidP="00E401BD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7DB660A1" w14:textId="77777777" w:rsidR="00E42234" w:rsidRDefault="00E42234" w:rsidP="00E401BD">
            <w:pPr>
              <w:jc w:val="center"/>
              <w:rPr>
                <w:b/>
              </w:rPr>
            </w:pPr>
          </w:p>
          <w:p w14:paraId="58A5F1C7" w14:textId="77777777" w:rsidR="00E42234" w:rsidRDefault="00E42234" w:rsidP="00E401BD">
            <w:pPr>
              <w:jc w:val="center"/>
              <w:rPr>
                <w:b/>
              </w:rPr>
            </w:pPr>
          </w:p>
          <w:p w14:paraId="713951B5" w14:textId="77777777" w:rsidR="00E42234" w:rsidRDefault="00E42234" w:rsidP="00E401BD">
            <w:pPr>
              <w:jc w:val="center"/>
              <w:rPr>
                <w:b/>
              </w:rPr>
            </w:pPr>
          </w:p>
          <w:p w14:paraId="3F00749B" w14:textId="77777777" w:rsidR="00E401BD" w:rsidRPr="00410951" w:rsidRDefault="00E401BD" w:rsidP="00E401BD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E401BD" w:rsidRPr="001C60F2" w14:paraId="76052B32" w14:textId="77777777" w:rsidTr="00C460CA">
        <w:trPr>
          <w:gridAfter w:val="2"/>
          <w:wAfter w:w="13572" w:type="dxa"/>
          <w:trHeight w:hRule="exact" w:val="170"/>
        </w:trPr>
        <w:tc>
          <w:tcPr>
            <w:tcW w:w="987" w:type="dxa"/>
            <w:gridSpan w:val="2"/>
            <w:noWrap/>
            <w:tcMar>
              <w:left w:w="28" w:type="dxa"/>
            </w:tcMar>
            <w:vAlign w:val="center"/>
          </w:tcPr>
          <w:p w14:paraId="29C06B84" w14:textId="77777777" w:rsidR="00E401BD" w:rsidRPr="00410951" w:rsidRDefault="00E401BD" w:rsidP="00E401B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680" w:type="dxa"/>
            <w:gridSpan w:val="12"/>
            <w:noWrap/>
            <w:vAlign w:val="center"/>
          </w:tcPr>
          <w:p w14:paraId="55E96644" w14:textId="77777777" w:rsidR="00E401BD" w:rsidRPr="00410951" w:rsidRDefault="00E401BD" w:rsidP="00E401BD">
            <w:pPr>
              <w:rPr>
                <w:b/>
              </w:rPr>
            </w:pPr>
          </w:p>
        </w:tc>
      </w:tr>
      <w:tr w:rsidR="00E401BD" w:rsidRPr="001C60F2" w14:paraId="0C256FDD" w14:textId="77777777" w:rsidTr="00C460CA">
        <w:trPr>
          <w:gridAfter w:val="2"/>
          <w:wAfter w:w="13572" w:type="dxa"/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3F571DF7" w14:textId="77777777" w:rsidR="00E401BD" w:rsidRPr="00410951" w:rsidRDefault="00E401BD" w:rsidP="00E401BD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E401BD" w:rsidRPr="001C60F2" w14:paraId="46572598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34130AD" w14:textId="77777777" w:rsidR="00E401BD" w:rsidRPr="001C60F2" w:rsidRDefault="00E401BD" w:rsidP="00E401B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46F529F3" w14:textId="77777777" w:rsidR="00E401BD" w:rsidRPr="001C60F2" w:rsidRDefault="00E401BD" w:rsidP="00E401BD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E401BD" w:rsidRPr="001C60F2" w14:paraId="7EB7BFA7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84A1BA7" w14:textId="77777777" w:rsidR="00E401BD" w:rsidRPr="001C60F2" w:rsidRDefault="00E401BD" w:rsidP="00E401B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6E138A91" w14:textId="77777777" w:rsidR="00E401BD" w:rsidRPr="001C60F2" w:rsidRDefault="00E401BD" w:rsidP="00E401BD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E401BD" w:rsidRPr="001C60F2" w14:paraId="75CE6EAD" w14:textId="77777777" w:rsidTr="00C460CA">
        <w:trPr>
          <w:gridAfter w:val="2"/>
          <w:wAfter w:w="13572" w:type="dxa"/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A4067EB" w14:textId="77777777" w:rsidR="00E401BD" w:rsidRPr="001C60F2" w:rsidRDefault="00E401BD" w:rsidP="00E401B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43DFA51F" w14:textId="77777777" w:rsidR="00E401BD" w:rsidRPr="001C60F2" w:rsidRDefault="00E401BD" w:rsidP="00E401BD">
            <w:pPr>
              <w:pStyle w:val="AnstrichTabelle"/>
            </w:pPr>
          </w:p>
        </w:tc>
      </w:tr>
      <w:tr w:rsidR="00E401BD" w:rsidRPr="00410951" w14:paraId="4990A820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</w:tcPr>
          <w:p w14:paraId="0B78C994" w14:textId="77777777" w:rsidR="00E401BD" w:rsidRPr="001C60F2" w:rsidRDefault="00E401BD" w:rsidP="00E401BD">
            <w:pPr>
              <w:pStyle w:val="berschrift1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33D9E771" w14:textId="77777777" w:rsidR="00E401BD" w:rsidRPr="00D425A1" w:rsidRDefault="00E401BD" w:rsidP="00E401BD">
            <w:pPr>
              <w:jc w:val="left"/>
              <w:rPr>
                <w:bCs/>
              </w:rPr>
            </w:pPr>
            <w:r w:rsidRPr="00D425A1">
              <w:rPr>
                <w:bCs/>
              </w:rPr>
              <w:t>Ich bin/Wir sind für die zu vergebende Bauleistung präqualifiziert und im Präqualifikationsverzeichnis</w:t>
            </w:r>
            <w:r>
              <w:rPr>
                <w:bCs/>
              </w:rPr>
              <w:t xml:space="preserve"> oder Präqualifikationsregister</w:t>
            </w:r>
            <w:r w:rsidRPr="00D425A1">
              <w:rPr>
                <w:bCs/>
              </w:rPr>
              <w:t xml:space="preserve"> eingetragen: </w:t>
            </w:r>
          </w:p>
        </w:tc>
      </w:tr>
      <w:tr w:rsidR="00E401BD" w:rsidRPr="0051062D" w14:paraId="7B018E75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D8EB7CE" w14:textId="77777777" w:rsidR="00E401BD" w:rsidRPr="0051062D" w:rsidRDefault="00E401BD" w:rsidP="00E401BD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772E2E0D" w14:textId="77777777" w:rsidR="00E401BD" w:rsidRPr="001C60F2" w:rsidRDefault="00E401BD" w:rsidP="00E401BD">
            <w:pPr>
              <w:contextualSpacing/>
              <w:jc w:val="left"/>
              <w:outlineLvl w:val="0"/>
            </w:pPr>
          </w:p>
        </w:tc>
        <w:tc>
          <w:tcPr>
            <w:tcW w:w="1279" w:type="dxa"/>
            <w:gridSpan w:val="3"/>
            <w:vAlign w:val="center"/>
          </w:tcPr>
          <w:p w14:paraId="41A9AF38" w14:textId="77777777" w:rsidR="00E401BD" w:rsidRPr="001C60F2" w:rsidRDefault="00E401BD" w:rsidP="00E401BD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gridSpan w:val="3"/>
            <w:tcBorders>
              <w:bottom w:val="single" w:sz="4" w:space="0" w:color="808080"/>
            </w:tcBorders>
            <w:vAlign w:val="center"/>
          </w:tcPr>
          <w:p w14:paraId="25B3D2FC" w14:textId="77777777" w:rsidR="00E401BD" w:rsidRPr="001C60F2" w:rsidRDefault="00E401BD" w:rsidP="00E401BD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7EB1C6A4" w14:textId="77777777" w:rsidR="00E401BD" w:rsidRPr="001C60F2" w:rsidRDefault="00E401BD" w:rsidP="00E401BD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48" w:type="dxa"/>
            <w:gridSpan w:val="2"/>
            <w:tcBorders>
              <w:bottom w:val="single" w:sz="4" w:space="0" w:color="808080"/>
            </w:tcBorders>
            <w:vAlign w:val="center"/>
          </w:tcPr>
          <w:p w14:paraId="051E6B28" w14:textId="77777777" w:rsidR="00E401BD" w:rsidRPr="001C60F2" w:rsidRDefault="00E401BD" w:rsidP="00E401BD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E401BD" w:rsidRPr="009E0802" w14:paraId="47BBB92F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5C30FCD" w14:textId="77777777" w:rsidR="00E401BD" w:rsidRPr="0027784E" w:rsidRDefault="00E401BD" w:rsidP="00E401B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741D12A" w14:textId="77777777" w:rsidR="00E401BD" w:rsidRPr="001C60F2" w:rsidRDefault="00E401BD" w:rsidP="00E401BD"/>
        </w:tc>
        <w:tc>
          <w:tcPr>
            <w:tcW w:w="1279" w:type="dxa"/>
            <w:gridSpan w:val="3"/>
            <w:vAlign w:val="center"/>
          </w:tcPr>
          <w:p w14:paraId="2301F9BF" w14:textId="77777777" w:rsidR="00E401BD" w:rsidRPr="009E0802" w:rsidRDefault="00E401BD" w:rsidP="00E401BD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1DD6E4CA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813C909" w14:textId="77777777" w:rsidR="00E401BD" w:rsidRPr="009E0802" w:rsidRDefault="00E401BD" w:rsidP="00E401BD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144C31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E401BD" w:rsidRPr="009E0802" w14:paraId="3B163FDA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7BC218F" w14:textId="77777777" w:rsidR="00E401BD" w:rsidRPr="0027784E" w:rsidRDefault="00E401BD" w:rsidP="00E401B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7602A7D" w14:textId="77777777" w:rsidR="00E401BD" w:rsidRPr="009E0802" w:rsidRDefault="00E401BD" w:rsidP="00E401BD"/>
        </w:tc>
        <w:tc>
          <w:tcPr>
            <w:tcW w:w="1279" w:type="dxa"/>
            <w:gridSpan w:val="3"/>
            <w:vAlign w:val="center"/>
          </w:tcPr>
          <w:p w14:paraId="1F4AD873" w14:textId="77777777" w:rsidR="00E401BD" w:rsidRPr="009E0802" w:rsidRDefault="00E401BD" w:rsidP="00E401BD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155E81DB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65A86C5F" w14:textId="77777777" w:rsidR="00E401BD" w:rsidRPr="009E0802" w:rsidRDefault="00E401BD" w:rsidP="00E401BD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9527319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E401BD" w:rsidRPr="009E0802" w14:paraId="5E2AC4AD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F9C69C2" w14:textId="77777777" w:rsidR="00E401BD" w:rsidRPr="0027784E" w:rsidRDefault="00E401BD" w:rsidP="00E401B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920FF8" w14:textId="77777777" w:rsidR="00E401BD" w:rsidRPr="009E0802" w:rsidRDefault="00E401BD" w:rsidP="00E401BD"/>
        </w:tc>
        <w:tc>
          <w:tcPr>
            <w:tcW w:w="1279" w:type="dxa"/>
            <w:gridSpan w:val="3"/>
            <w:vAlign w:val="center"/>
          </w:tcPr>
          <w:p w14:paraId="147B646E" w14:textId="77777777" w:rsidR="00E401BD" w:rsidRPr="009E0802" w:rsidRDefault="00E401BD" w:rsidP="00E401BD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CC88070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12F43689" w14:textId="77777777" w:rsidR="00E401BD" w:rsidRPr="009E0802" w:rsidRDefault="00E401BD" w:rsidP="00E401BD">
            <w:r>
              <w:t>HPQR-Nr.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3DDCE42F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E401BD" w:rsidRPr="00410951" w14:paraId="7424D800" w14:textId="77777777" w:rsidTr="00C460CA">
        <w:trPr>
          <w:gridAfter w:val="2"/>
          <w:wAfter w:w="13572" w:type="dxa"/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29C80661" w14:textId="77777777" w:rsidR="00E401BD" w:rsidRPr="00FF10F9" w:rsidDel="00594545" w:rsidRDefault="00E401BD" w:rsidP="00E401B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79A96F6E" w14:textId="77777777" w:rsidR="00E401BD" w:rsidRPr="001C60F2" w:rsidRDefault="00E401BD" w:rsidP="00E401BD">
            <w:pPr>
              <w:jc w:val="left"/>
            </w:pPr>
          </w:p>
        </w:tc>
      </w:tr>
      <w:tr w:rsidR="00E401BD" w:rsidRPr="00410951" w14:paraId="6A7AE5E4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447F80BF" w14:textId="77777777" w:rsidR="00E401BD" w:rsidRPr="001C60F2" w:rsidRDefault="00E401BD" w:rsidP="00E401BD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E401BD" w:rsidRPr="0027784E" w14:paraId="0F270FDA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7D2591D" w14:textId="77777777" w:rsidR="00E401BD" w:rsidRPr="0027784E" w:rsidRDefault="00E401BD" w:rsidP="00E401BD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BB155A0" w14:textId="77777777" w:rsidR="00E401BD" w:rsidRPr="0027784E" w:rsidRDefault="00E401BD" w:rsidP="00E401B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4D2E956B" w14:textId="77777777" w:rsidR="00E401BD" w:rsidRDefault="00E401BD" w:rsidP="00E401BD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E401BD" w:rsidRPr="0027784E" w14:paraId="4534DA10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897D9D6" w14:textId="77777777" w:rsidR="00E401BD" w:rsidRPr="0027784E" w:rsidRDefault="00E401BD" w:rsidP="00E401BD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248CD710" w14:textId="77777777" w:rsidR="00E401BD" w:rsidRPr="00E92DDD" w:rsidRDefault="00E401BD" w:rsidP="00E401B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4A233F01" w14:textId="77777777" w:rsidR="00E401BD" w:rsidRDefault="00E401BD" w:rsidP="00E401BD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E401BD" w:rsidRPr="00DF0D66" w14:paraId="3255DE0B" w14:textId="77777777" w:rsidTr="00C460CA">
        <w:trPr>
          <w:gridAfter w:val="2"/>
          <w:wAfter w:w="13572" w:type="dxa"/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79E6358" w14:textId="77777777" w:rsidR="00E401BD" w:rsidRPr="00410951" w:rsidRDefault="00E401BD" w:rsidP="00E401BD">
            <w:pPr>
              <w:rPr>
                <w:b/>
              </w:rPr>
            </w:pPr>
          </w:p>
        </w:tc>
      </w:tr>
      <w:tr w:rsidR="00E92DDD" w:rsidRPr="00410951" w14:paraId="1FC51523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233412E1" w14:textId="77777777" w:rsidR="00E92DDD" w:rsidRPr="001C60F2" w:rsidRDefault="00E92DDD" w:rsidP="00E76F2B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40D004CB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6C8998F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38B7E57B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01EB740F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49F5C653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754B31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766836B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12CC7D76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01BD1BA4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4C6294D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12B764A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2B65F6E3" w14:textId="77777777" w:rsidR="00E92DDD" w:rsidRDefault="00E92DDD" w:rsidP="00953C73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 xml:space="preserve">30)“ geforderte Qualifikation verfügen, um die nach Baustellenverordnung übertragenen Aufgaben fachgerecht zu erfüllen. </w:t>
            </w:r>
          </w:p>
        </w:tc>
      </w:tr>
      <w:tr w:rsidR="00E92DDD" w:rsidRPr="001C60F2" w14:paraId="695997CA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DA0665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1D3423CB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744DD7B8" w14:textId="77777777" w:rsidR="00E92DDD" w:rsidRPr="001C60F2" w:rsidRDefault="00E92DDD" w:rsidP="00B70393">
            <w:proofErr w:type="gramStart"/>
            <w:r>
              <w:t>das</w:t>
            </w:r>
            <w:proofErr w:type="gramEnd"/>
            <w:r>
              <w:t xml:space="preserve">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7510FE4E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D211A98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6A05F682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01CEC966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141164B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7F8F5A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14F4765D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016D82D7" w14:textId="77777777" w:rsidR="00DE6369" w:rsidRPr="0027784E" w:rsidRDefault="00A604E0" w:rsidP="00A604E0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E92DDD" w:rsidRPr="00410951" w14:paraId="5DC8B9A1" w14:textId="77777777" w:rsidTr="00C460CA">
        <w:trPr>
          <w:gridAfter w:val="2"/>
          <w:wAfter w:w="13572" w:type="dxa"/>
          <w:cantSplit/>
          <w:trHeight w:val="170"/>
        </w:trPr>
        <w:tc>
          <w:tcPr>
            <w:tcW w:w="9667" w:type="dxa"/>
            <w:gridSpan w:val="14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9013130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1C9C8EAF" w14:textId="77777777" w:rsidTr="00C460CA">
        <w:trPr>
          <w:gridAfter w:val="2"/>
          <w:wAfter w:w="13572" w:type="dxa"/>
          <w:cantSplit/>
          <w:trHeight w:val="284"/>
        </w:trPr>
        <w:tc>
          <w:tcPr>
            <w:tcW w:w="9667" w:type="dxa"/>
            <w:gridSpan w:val="1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86425B" w14:textId="77777777" w:rsidR="00E92DDD" w:rsidRDefault="00E92DDD" w:rsidP="00347E05">
            <w:pPr>
              <w:jc w:val="left"/>
            </w:pPr>
            <w:r>
              <w:lastRenderedPageBreak/>
              <w:t>Unterschrift</w:t>
            </w:r>
            <w:r w:rsidR="00FC1D18">
              <w:t xml:space="preserve"> (bei schriftlichem Angebot)</w:t>
            </w:r>
          </w:p>
          <w:p w14:paraId="51AC9A57" w14:textId="77777777" w:rsidR="00E92DDD" w:rsidRDefault="00E92DDD" w:rsidP="00347E05">
            <w:pPr>
              <w:jc w:val="left"/>
            </w:pPr>
          </w:p>
          <w:p w14:paraId="65A9CA0E" w14:textId="77777777" w:rsidR="000F3508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r w:rsidR="00E42234">
              <w:t>,</w:t>
            </w: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r w:rsidR="00E42234">
              <w:t xml:space="preserve">, </w:t>
            </w:r>
            <w:r w:rsidR="00E42234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42234">
              <w:instrText xml:space="preserve"> FORMTEXT </w:instrText>
            </w:r>
            <w:r w:rsidR="00E42234">
              <w:fldChar w:fldCharType="separate"/>
            </w:r>
            <w:r w:rsidR="00E42234">
              <w:t> </w:t>
            </w:r>
            <w:r w:rsidR="00E42234">
              <w:t> </w:t>
            </w:r>
            <w:r w:rsidR="00E42234">
              <w:t> </w:t>
            </w:r>
            <w:r w:rsidR="00E42234">
              <w:t> </w:t>
            </w:r>
            <w:r w:rsidR="00E42234">
              <w:t> </w:t>
            </w:r>
            <w:r w:rsidR="00E42234">
              <w:fldChar w:fldCharType="end"/>
            </w:r>
          </w:p>
          <w:p w14:paraId="3DB95BBE" w14:textId="77777777" w:rsidR="00E42234" w:rsidRDefault="00E42234" w:rsidP="00347E05">
            <w:pPr>
              <w:jc w:val="left"/>
            </w:pPr>
          </w:p>
          <w:p w14:paraId="0B016E01" w14:textId="77777777" w:rsidR="00E42234" w:rsidRPr="00D464F5" w:rsidRDefault="00E42234" w:rsidP="00347E05">
            <w:pPr>
              <w:jc w:val="left"/>
            </w:pPr>
            <w:r>
              <w:t xml:space="preserve">Ort, Datum, Name der </w:t>
            </w:r>
            <w:r w:rsidR="00086E0D">
              <w:t xml:space="preserve">angebotsabgebenden </w:t>
            </w:r>
            <w:r>
              <w:t>natürlichen Person</w:t>
            </w:r>
          </w:p>
          <w:p w14:paraId="50E5D801" w14:textId="77777777" w:rsidR="00E92DDD" w:rsidRPr="00FA6D6C" w:rsidRDefault="00E92DDD" w:rsidP="00347E05">
            <w:pPr>
              <w:jc w:val="left"/>
            </w:pPr>
          </w:p>
        </w:tc>
      </w:tr>
    </w:tbl>
    <w:p w14:paraId="3D1A8DC4" w14:textId="77777777" w:rsidR="00624F1B" w:rsidRDefault="00624F1B" w:rsidP="00D464F5"/>
    <w:p w14:paraId="3EBD68E7" w14:textId="77777777" w:rsidR="00624F1B" w:rsidRPr="00624F1B" w:rsidRDefault="00624F1B" w:rsidP="00D464F5">
      <w:r>
        <w:t>Bei elektronischer Übersendung ohne Unterschrift gültig.</w:t>
      </w:r>
    </w:p>
    <w:sectPr w:rsidR="00624F1B" w:rsidRPr="00624F1B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73E71" w14:textId="77777777" w:rsidR="00E76F2B" w:rsidRDefault="00E76F2B">
      <w:r>
        <w:separator/>
      </w:r>
    </w:p>
    <w:p w14:paraId="0BD3484D" w14:textId="77777777" w:rsidR="00E76F2B" w:rsidRDefault="00E76F2B"/>
    <w:p w14:paraId="43895DE1" w14:textId="77777777" w:rsidR="00E76F2B" w:rsidRDefault="00E76F2B"/>
  </w:endnote>
  <w:endnote w:type="continuationSeparator" w:id="0">
    <w:p w14:paraId="3AA05436" w14:textId="77777777" w:rsidR="00E76F2B" w:rsidRDefault="00E76F2B">
      <w:r>
        <w:continuationSeparator/>
      </w:r>
    </w:p>
    <w:p w14:paraId="33CB6A5E" w14:textId="77777777" w:rsidR="00E76F2B" w:rsidRDefault="00E76F2B"/>
    <w:p w14:paraId="1DBC6E52" w14:textId="77777777" w:rsidR="00E76F2B" w:rsidRDefault="00E76F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725FF1C9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3EA79D0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54FF262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9E19D4A" wp14:editId="6F5C04BC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171280EE" w14:textId="77777777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E8F085" w14:textId="7777777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A9414A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A9414A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65CB9332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BBFDA" w14:textId="77777777" w:rsidR="00E76F2B" w:rsidRDefault="00E76F2B" w:rsidP="00026D23">
      <w:r>
        <w:separator/>
      </w:r>
    </w:p>
  </w:footnote>
  <w:footnote w:type="continuationSeparator" w:id="0">
    <w:p w14:paraId="381A33A9" w14:textId="77777777" w:rsidR="00E76F2B" w:rsidRDefault="00E76F2B">
      <w:r>
        <w:continuationSeparator/>
      </w:r>
    </w:p>
    <w:p w14:paraId="603CBA9A" w14:textId="77777777" w:rsidR="00E76F2B" w:rsidRDefault="00E76F2B"/>
    <w:p w14:paraId="14CF9F7B" w14:textId="77777777" w:rsidR="00E76F2B" w:rsidRDefault="00E76F2B"/>
  </w:footnote>
  <w:footnote w:id="1">
    <w:p w14:paraId="3164E6E2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06FA2B32" w14:textId="77777777" w:rsidR="00E401BD" w:rsidRPr="00997FC2" w:rsidRDefault="00E401BD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3">
    <w:p w14:paraId="4657CE64" w14:textId="77777777" w:rsidR="00E401BD" w:rsidRPr="006F2B9B" w:rsidRDefault="00E401BD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A90E1" w14:textId="77777777" w:rsidR="00E76F2B" w:rsidRDefault="00E76F2B">
    <w:pPr>
      <w:pStyle w:val="Kopfzeile"/>
    </w:pPr>
    <w:r w:rsidRPr="007D5567">
      <w:t>213</w:t>
    </w:r>
  </w:p>
  <w:p w14:paraId="51D4C39B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54D28C5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5261035">
    <w:abstractNumId w:val="1"/>
  </w:num>
  <w:num w:numId="2" w16cid:durableId="1553809038">
    <w:abstractNumId w:val="7"/>
  </w:num>
  <w:num w:numId="3" w16cid:durableId="2092894768">
    <w:abstractNumId w:val="9"/>
  </w:num>
  <w:num w:numId="4" w16cid:durableId="1570119471">
    <w:abstractNumId w:val="23"/>
  </w:num>
  <w:num w:numId="5" w16cid:durableId="1407461355">
    <w:abstractNumId w:val="11"/>
  </w:num>
  <w:num w:numId="6" w16cid:durableId="514150686">
    <w:abstractNumId w:val="3"/>
  </w:num>
  <w:num w:numId="7" w16cid:durableId="1478565985">
    <w:abstractNumId w:val="14"/>
  </w:num>
  <w:num w:numId="8" w16cid:durableId="1645039960">
    <w:abstractNumId w:val="10"/>
  </w:num>
  <w:num w:numId="9" w16cid:durableId="366414279">
    <w:abstractNumId w:val="22"/>
  </w:num>
  <w:num w:numId="10" w16cid:durableId="1117799610">
    <w:abstractNumId w:val="6"/>
  </w:num>
  <w:num w:numId="11" w16cid:durableId="1434670419">
    <w:abstractNumId w:val="13"/>
  </w:num>
  <w:num w:numId="12" w16cid:durableId="1757510093">
    <w:abstractNumId w:val="13"/>
  </w:num>
  <w:num w:numId="13" w16cid:durableId="1698776100">
    <w:abstractNumId w:val="13"/>
  </w:num>
  <w:num w:numId="14" w16cid:durableId="752969849">
    <w:abstractNumId w:val="13"/>
  </w:num>
  <w:num w:numId="15" w16cid:durableId="749078123">
    <w:abstractNumId w:val="13"/>
  </w:num>
  <w:num w:numId="16" w16cid:durableId="1499344594">
    <w:abstractNumId w:val="2"/>
  </w:num>
  <w:num w:numId="17" w16cid:durableId="1114324144">
    <w:abstractNumId w:val="2"/>
  </w:num>
  <w:num w:numId="18" w16cid:durableId="843740445">
    <w:abstractNumId w:val="18"/>
  </w:num>
  <w:num w:numId="19" w16cid:durableId="1655835275">
    <w:abstractNumId w:val="15"/>
  </w:num>
  <w:num w:numId="20" w16cid:durableId="337007304">
    <w:abstractNumId w:val="12"/>
  </w:num>
  <w:num w:numId="21" w16cid:durableId="284431343">
    <w:abstractNumId w:val="8"/>
  </w:num>
  <w:num w:numId="22" w16cid:durableId="2078896807">
    <w:abstractNumId w:val="0"/>
  </w:num>
  <w:num w:numId="23" w16cid:durableId="2140222237">
    <w:abstractNumId w:val="17"/>
  </w:num>
  <w:num w:numId="24" w16cid:durableId="766392551">
    <w:abstractNumId w:val="20"/>
  </w:num>
  <w:num w:numId="25" w16cid:durableId="351615023">
    <w:abstractNumId w:val="21"/>
  </w:num>
  <w:num w:numId="26" w16cid:durableId="89550470">
    <w:abstractNumId w:val="4"/>
  </w:num>
  <w:num w:numId="27" w16cid:durableId="592126497">
    <w:abstractNumId w:val="16"/>
  </w:num>
  <w:num w:numId="28" w16cid:durableId="1959027713">
    <w:abstractNumId w:val="19"/>
  </w:num>
  <w:num w:numId="29" w16cid:durableId="970593536">
    <w:abstractNumId w:val="2"/>
  </w:num>
  <w:num w:numId="30" w16cid:durableId="636648477">
    <w:abstractNumId w:val="2"/>
  </w:num>
  <w:num w:numId="31" w16cid:durableId="2119055290">
    <w:abstractNumId w:val="2"/>
  </w:num>
  <w:num w:numId="32" w16cid:durableId="481846409">
    <w:abstractNumId w:val="2"/>
  </w:num>
  <w:num w:numId="33" w16cid:durableId="16333648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QaXtjMunMnPpQoiiVkxsrbyFSS6qaOryFShjoSE/5kticfipoaYLD5k1uMpTRtBFa9QNUf/9YfBY5x3eFVeDw==" w:salt="OBVxtBo43xWw/0iWDg6ttQ=="/>
  <w:defaultTabStop w:val="709"/>
  <w:autoHyphenation/>
  <w:hyphenationZone w:val="425"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6536"/>
    <w:rsid w:val="000267B2"/>
    <w:rsid w:val="00026D23"/>
    <w:rsid w:val="00027DCE"/>
    <w:rsid w:val="00036233"/>
    <w:rsid w:val="000364B9"/>
    <w:rsid w:val="00046C8E"/>
    <w:rsid w:val="00047B44"/>
    <w:rsid w:val="00065DB9"/>
    <w:rsid w:val="0006675C"/>
    <w:rsid w:val="00067687"/>
    <w:rsid w:val="00067E94"/>
    <w:rsid w:val="000733CD"/>
    <w:rsid w:val="00081305"/>
    <w:rsid w:val="000848E7"/>
    <w:rsid w:val="00086E0D"/>
    <w:rsid w:val="00087A22"/>
    <w:rsid w:val="0009046A"/>
    <w:rsid w:val="000A42AA"/>
    <w:rsid w:val="000A77E4"/>
    <w:rsid w:val="000C070F"/>
    <w:rsid w:val="000C7278"/>
    <w:rsid w:val="000D2327"/>
    <w:rsid w:val="000D2F1B"/>
    <w:rsid w:val="000E4AA2"/>
    <w:rsid w:val="000F3508"/>
    <w:rsid w:val="00101160"/>
    <w:rsid w:val="001013A4"/>
    <w:rsid w:val="001028D9"/>
    <w:rsid w:val="00102AB7"/>
    <w:rsid w:val="00106076"/>
    <w:rsid w:val="0010771E"/>
    <w:rsid w:val="00112821"/>
    <w:rsid w:val="00117535"/>
    <w:rsid w:val="0012133E"/>
    <w:rsid w:val="00127C79"/>
    <w:rsid w:val="0013068A"/>
    <w:rsid w:val="00132BF6"/>
    <w:rsid w:val="00140608"/>
    <w:rsid w:val="001426F7"/>
    <w:rsid w:val="00147B13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2155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1979"/>
    <w:rsid w:val="00342C75"/>
    <w:rsid w:val="00347E05"/>
    <w:rsid w:val="00351096"/>
    <w:rsid w:val="003552CC"/>
    <w:rsid w:val="00355674"/>
    <w:rsid w:val="00355F55"/>
    <w:rsid w:val="00371E50"/>
    <w:rsid w:val="00384471"/>
    <w:rsid w:val="0039428B"/>
    <w:rsid w:val="00394B45"/>
    <w:rsid w:val="003A04A8"/>
    <w:rsid w:val="003A0DC8"/>
    <w:rsid w:val="003A36E9"/>
    <w:rsid w:val="003A6496"/>
    <w:rsid w:val="003A70D7"/>
    <w:rsid w:val="003B1E74"/>
    <w:rsid w:val="003B6F65"/>
    <w:rsid w:val="003B7BE2"/>
    <w:rsid w:val="003C30CD"/>
    <w:rsid w:val="003D1BE6"/>
    <w:rsid w:val="003D3E99"/>
    <w:rsid w:val="003E2CD4"/>
    <w:rsid w:val="003E4B7B"/>
    <w:rsid w:val="003E604E"/>
    <w:rsid w:val="003E79F7"/>
    <w:rsid w:val="00402A1B"/>
    <w:rsid w:val="00403C66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C19E2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13DD8"/>
    <w:rsid w:val="00520D3B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0D85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F1B"/>
    <w:rsid w:val="00630A3F"/>
    <w:rsid w:val="0063407D"/>
    <w:rsid w:val="00640260"/>
    <w:rsid w:val="00643351"/>
    <w:rsid w:val="00660458"/>
    <w:rsid w:val="0066119D"/>
    <w:rsid w:val="00663E32"/>
    <w:rsid w:val="00667DCD"/>
    <w:rsid w:val="006822E7"/>
    <w:rsid w:val="006832B7"/>
    <w:rsid w:val="00685A08"/>
    <w:rsid w:val="00692462"/>
    <w:rsid w:val="00695337"/>
    <w:rsid w:val="0069669F"/>
    <w:rsid w:val="006A45D8"/>
    <w:rsid w:val="006A5AED"/>
    <w:rsid w:val="006A5CF2"/>
    <w:rsid w:val="006A66F3"/>
    <w:rsid w:val="006B7CF1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03AF"/>
    <w:rsid w:val="0078194F"/>
    <w:rsid w:val="00782E76"/>
    <w:rsid w:val="0078695C"/>
    <w:rsid w:val="00790275"/>
    <w:rsid w:val="00795297"/>
    <w:rsid w:val="0079630C"/>
    <w:rsid w:val="00796CCF"/>
    <w:rsid w:val="007B122B"/>
    <w:rsid w:val="007C0B33"/>
    <w:rsid w:val="007C545B"/>
    <w:rsid w:val="007D436B"/>
    <w:rsid w:val="007D5567"/>
    <w:rsid w:val="007D614C"/>
    <w:rsid w:val="007E61DB"/>
    <w:rsid w:val="007E7294"/>
    <w:rsid w:val="008039B3"/>
    <w:rsid w:val="00804FF9"/>
    <w:rsid w:val="0081095D"/>
    <w:rsid w:val="00812BF3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E55B9"/>
    <w:rsid w:val="008F52AA"/>
    <w:rsid w:val="008F6547"/>
    <w:rsid w:val="00903D72"/>
    <w:rsid w:val="00910F0B"/>
    <w:rsid w:val="009121BC"/>
    <w:rsid w:val="00916B44"/>
    <w:rsid w:val="0091717A"/>
    <w:rsid w:val="0091799E"/>
    <w:rsid w:val="009333A0"/>
    <w:rsid w:val="00940F19"/>
    <w:rsid w:val="00941C7A"/>
    <w:rsid w:val="00941DE5"/>
    <w:rsid w:val="009423AD"/>
    <w:rsid w:val="00942AB9"/>
    <w:rsid w:val="00942D36"/>
    <w:rsid w:val="009515C7"/>
    <w:rsid w:val="00953C73"/>
    <w:rsid w:val="009555C5"/>
    <w:rsid w:val="00962412"/>
    <w:rsid w:val="00967807"/>
    <w:rsid w:val="0097166A"/>
    <w:rsid w:val="0097459E"/>
    <w:rsid w:val="00987558"/>
    <w:rsid w:val="00991A98"/>
    <w:rsid w:val="00995989"/>
    <w:rsid w:val="009A13DE"/>
    <w:rsid w:val="009A3215"/>
    <w:rsid w:val="009A75F3"/>
    <w:rsid w:val="009B37A2"/>
    <w:rsid w:val="009B5456"/>
    <w:rsid w:val="009C14BE"/>
    <w:rsid w:val="009D273A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57E4"/>
    <w:rsid w:val="00A35AB2"/>
    <w:rsid w:val="00A473E3"/>
    <w:rsid w:val="00A5084B"/>
    <w:rsid w:val="00A53396"/>
    <w:rsid w:val="00A5448A"/>
    <w:rsid w:val="00A56A1F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14A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E74AE"/>
    <w:rsid w:val="00AF1915"/>
    <w:rsid w:val="00B003C3"/>
    <w:rsid w:val="00B02A39"/>
    <w:rsid w:val="00B11D25"/>
    <w:rsid w:val="00B14EF0"/>
    <w:rsid w:val="00B23C0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1FAE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B495E"/>
    <w:rsid w:val="00BC1C9D"/>
    <w:rsid w:val="00BC2DD5"/>
    <w:rsid w:val="00BD01D4"/>
    <w:rsid w:val="00BD1AB8"/>
    <w:rsid w:val="00BF5AA7"/>
    <w:rsid w:val="00C03D38"/>
    <w:rsid w:val="00C04FCD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277A6"/>
    <w:rsid w:val="00C30192"/>
    <w:rsid w:val="00C45CD7"/>
    <w:rsid w:val="00C460CA"/>
    <w:rsid w:val="00C55A6C"/>
    <w:rsid w:val="00C647C8"/>
    <w:rsid w:val="00C74A8F"/>
    <w:rsid w:val="00C764C5"/>
    <w:rsid w:val="00C7671D"/>
    <w:rsid w:val="00C81A77"/>
    <w:rsid w:val="00C86E04"/>
    <w:rsid w:val="00CB1036"/>
    <w:rsid w:val="00CB2EEB"/>
    <w:rsid w:val="00CC61D1"/>
    <w:rsid w:val="00CC69E9"/>
    <w:rsid w:val="00CD254F"/>
    <w:rsid w:val="00CD54C7"/>
    <w:rsid w:val="00CD6BE8"/>
    <w:rsid w:val="00CF64C4"/>
    <w:rsid w:val="00CF68D2"/>
    <w:rsid w:val="00CF73FA"/>
    <w:rsid w:val="00D006B5"/>
    <w:rsid w:val="00D00C76"/>
    <w:rsid w:val="00D05C74"/>
    <w:rsid w:val="00D07262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B0D4A"/>
    <w:rsid w:val="00DB1096"/>
    <w:rsid w:val="00DB4595"/>
    <w:rsid w:val="00DB5B7E"/>
    <w:rsid w:val="00DB6C0D"/>
    <w:rsid w:val="00DC2EA6"/>
    <w:rsid w:val="00DC35D8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F0D66"/>
    <w:rsid w:val="00E02FAA"/>
    <w:rsid w:val="00E05D8D"/>
    <w:rsid w:val="00E1197E"/>
    <w:rsid w:val="00E12545"/>
    <w:rsid w:val="00E13820"/>
    <w:rsid w:val="00E2142E"/>
    <w:rsid w:val="00E26892"/>
    <w:rsid w:val="00E322E9"/>
    <w:rsid w:val="00E3730E"/>
    <w:rsid w:val="00E401BD"/>
    <w:rsid w:val="00E42234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7AED"/>
    <w:rsid w:val="00EE2B0B"/>
    <w:rsid w:val="00F074FC"/>
    <w:rsid w:val="00F104BB"/>
    <w:rsid w:val="00F133C2"/>
    <w:rsid w:val="00F21669"/>
    <w:rsid w:val="00F25E67"/>
    <w:rsid w:val="00F32C49"/>
    <w:rsid w:val="00F36135"/>
    <w:rsid w:val="00F36772"/>
    <w:rsid w:val="00F43051"/>
    <w:rsid w:val="00F43465"/>
    <w:rsid w:val="00F47536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  <w14:docId w14:val="151F08B9"/>
  <w15:docId w15:val="{6B3C110B-9F8F-4549-A9D0-6BBDB3941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E76F2B"/>
    <w:pPr>
      <w:numPr>
        <w:numId w:val="17"/>
      </w:numPr>
      <w:tabs>
        <w:tab w:val="left" w:pos="1077"/>
      </w:tabs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  <w:style w:type="character" w:styleId="SchwacheHervorhebung">
    <w:name w:val="Subtle Emphasis"/>
    <w:basedOn w:val="Absatz-Standardschriftart"/>
    <w:uiPriority w:val="19"/>
    <w:qFormat/>
    <w:rsid w:val="00E4223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0990C-8148-41EE-B34D-6655E39E0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4</Pages>
  <Words>786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Markwart, Olga</cp:lastModifiedBy>
  <cp:revision>43</cp:revision>
  <cp:lastPrinted>2019-04-17T06:20:00Z</cp:lastPrinted>
  <dcterms:created xsi:type="dcterms:W3CDTF">2019-04-03T07:40:00Z</dcterms:created>
  <dcterms:modified xsi:type="dcterms:W3CDTF">2026-04-29T07:24:00Z</dcterms:modified>
</cp:coreProperties>
</file>