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422"/>
        <w:gridCol w:w="142"/>
        <w:gridCol w:w="283"/>
        <w:gridCol w:w="2696"/>
        <w:gridCol w:w="233"/>
        <w:gridCol w:w="168"/>
        <w:gridCol w:w="499"/>
        <w:gridCol w:w="708"/>
        <w:gridCol w:w="837"/>
        <w:gridCol w:w="2343"/>
        <w:gridCol w:w="46"/>
        <w:gridCol w:w="103"/>
        <w:gridCol w:w="23"/>
      </w:tblGrid>
      <w:tr w:rsidR="008F6547" w:rsidRPr="008F6547" w14:paraId="166E2C66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 w:val="restart"/>
            <w:noWrap/>
            <w:tcMar>
              <w:left w:w="28" w:type="dxa"/>
            </w:tcMar>
          </w:tcPr>
          <w:p w14:paraId="5A9D9703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6AB72E12" w14:textId="77777777" w:rsidR="00CD712F" w:rsidRDefault="00CD712F" w:rsidP="00CD712F"/>
          <w:p w14:paraId="106F5C88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1B3D87C7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228EA3E1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5531A642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6CC422AB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3B72DB27" w14:textId="77777777" w:rsidR="008F6547" w:rsidRPr="00CD712F" w:rsidRDefault="00CD712F" w:rsidP="0080077B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80077B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6"/>
            <w:tcBorders>
              <w:bottom w:val="single" w:sz="4" w:space="0" w:color="808080"/>
            </w:tcBorders>
            <w:noWrap/>
            <w:vAlign w:val="center"/>
          </w:tcPr>
          <w:p w14:paraId="404E49B3" w14:textId="066E833D" w:rsidR="008F6547" w:rsidRPr="008F6547" w:rsidRDefault="008F6547" w:rsidP="008F6547">
            <w:r w:rsidRPr="008F6547">
              <w:t>Datum der Versendung</w:t>
            </w:r>
            <w:r w:rsidR="00D72A8F">
              <w:t>: 24.07.2026</w:t>
            </w:r>
          </w:p>
        </w:tc>
      </w:tr>
      <w:tr w:rsidR="008F6547" w:rsidRPr="008F6547" w14:paraId="6E80C622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AA0CC3" w14:textId="77777777" w:rsidR="008F6547" w:rsidRPr="008F6547" w:rsidRDefault="008F6547" w:rsidP="008F6547"/>
        </w:tc>
        <w:tc>
          <w:tcPr>
            <w:tcW w:w="4536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65B86828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24724B03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3DED0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BBA1382" w14:textId="25C26EC7" w:rsidR="008F6547" w:rsidRPr="008F6547" w:rsidRDefault="00605249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1C8B3B65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2354B296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B48A34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5C26DE1B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5A239D41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7185A7B3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53F485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46D8457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71EECEEF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4AF378A0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7F680D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45C79576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14BDA86F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58D16C08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6764D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0E94A0B1" w14:textId="4750A16F" w:rsidR="008F6547" w:rsidRPr="008F6547" w:rsidRDefault="00605249" w:rsidP="008F654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037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76E56144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870B91A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2A5255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73A58881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30729FFF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1238659D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79EE84" w14:textId="77777777" w:rsidR="008F6547" w:rsidRPr="008F6547" w:rsidRDefault="008F6547" w:rsidP="008F6547"/>
        </w:tc>
        <w:tc>
          <w:tcPr>
            <w:tcW w:w="4536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7BC01025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5DE6677B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9EE96A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36D55E3" w14:textId="6F2146C1" w:rsidR="008F6547" w:rsidRPr="008F6547" w:rsidRDefault="008F6547" w:rsidP="00C6663C">
            <w:r w:rsidRPr="008F6547">
              <w:t>Datum</w:t>
            </w:r>
            <w:r w:rsidR="006D73FF">
              <w:t xml:space="preserve"> </w:t>
            </w:r>
            <w:r w:rsidR="007D7C35">
              <w:t>1</w:t>
            </w:r>
            <w:r w:rsidR="00761CB4">
              <w:t>8</w:t>
            </w:r>
            <w:r w:rsidR="00F549C3">
              <w:t>.</w:t>
            </w:r>
            <w:r w:rsidR="00367EE7">
              <w:t>0</w:t>
            </w:r>
            <w:r w:rsidR="00D72A8F">
              <w:t>8</w:t>
            </w:r>
            <w:r w:rsidR="00F549C3">
              <w:t>.</w:t>
            </w:r>
            <w:r w:rsidR="000E27BF">
              <w:t>2026</w:t>
            </w:r>
          </w:p>
        </w:tc>
        <w:tc>
          <w:tcPr>
            <w:tcW w:w="249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48498CB" w14:textId="77777777" w:rsidR="008F6547" w:rsidRPr="008F6547" w:rsidRDefault="008F6547" w:rsidP="00197F5D">
            <w:r w:rsidRPr="008F6547">
              <w:t>Uhrzeit</w:t>
            </w:r>
            <w:r w:rsidR="006D73FF">
              <w:t xml:space="preserve"> </w:t>
            </w:r>
            <w:r w:rsidR="00197F5D">
              <w:t>10.00</w:t>
            </w:r>
          </w:p>
        </w:tc>
      </w:tr>
      <w:tr w:rsidR="00362A49" w:rsidRPr="008F6547" w14:paraId="7B7C73DC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1CBB50" w14:textId="77777777" w:rsidR="00362A49" w:rsidRPr="008F6547" w:rsidRDefault="00362A49" w:rsidP="008F6547"/>
        </w:tc>
        <w:tc>
          <w:tcPr>
            <w:tcW w:w="4536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84ADFE7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6A5AE2DC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75C20B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0A21B66" w14:textId="3E57A51B" w:rsidR="00362A49" w:rsidRPr="008F6547" w:rsidRDefault="00362A49" w:rsidP="00C6663C">
            <w:r w:rsidRPr="008F6547">
              <w:t>Datum</w:t>
            </w:r>
            <w:r w:rsidR="006D73FF">
              <w:t xml:space="preserve"> </w:t>
            </w:r>
            <w:r w:rsidR="007D7C35">
              <w:t>1</w:t>
            </w:r>
            <w:r w:rsidR="00761CB4">
              <w:t>8</w:t>
            </w:r>
            <w:r w:rsidR="00367EE7">
              <w:t>.0</w:t>
            </w:r>
            <w:r w:rsidR="00D72A8F">
              <w:t>8</w:t>
            </w:r>
            <w:r w:rsidR="00F549C3">
              <w:t>.</w:t>
            </w:r>
            <w:r w:rsidR="000E27BF">
              <w:t>2026</w:t>
            </w:r>
          </w:p>
        </w:tc>
        <w:tc>
          <w:tcPr>
            <w:tcW w:w="249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6021E8E" w14:textId="77777777" w:rsidR="00362A49" w:rsidRPr="008F6547" w:rsidRDefault="00362A49" w:rsidP="00197F5D">
            <w:r w:rsidRPr="008F6547">
              <w:t>Uhrzeit</w:t>
            </w:r>
            <w:r w:rsidR="006D73FF">
              <w:t xml:space="preserve"> </w:t>
            </w:r>
            <w:r w:rsidR="00197F5D">
              <w:t>10.00</w:t>
            </w:r>
          </w:p>
        </w:tc>
      </w:tr>
      <w:tr w:rsidR="008F6547" w:rsidRPr="008F6547" w14:paraId="4E27AD9E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BDF162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00E1FFD1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5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791FA5C7" w14:textId="77777777" w:rsidR="008F6547" w:rsidRPr="008E12D3" w:rsidRDefault="008F6547" w:rsidP="008F6547"/>
        </w:tc>
      </w:tr>
      <w:tr w:rsidR="008F6547" w:rsidRPr="008F6547" w14:paraId="7591EA0F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3C622F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E8F927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5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F2E6EE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10F7BF2D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CD4B1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3C6A51E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6B9622B" w14:textId="77777777" w:rsidR="008F6547" w:rsidRPr="008E12D3" w:rsidRDefault="008F6547" w:rsidP="008F6547"/>
        </w:tc>
      </w:tr>
      <w:tr w:rsidR="008F6547" w:rsidRPr="008F6547" w14:paraId="6936CF4A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6DD3A1" w14:textId="77777777" w:rsidR="008F6547" w:rsidRPr="008F6547" w:rsidRDefault="008F6547" w:rsidP="008F6547"/>
        </w:tc>
        <w:tc>
          <w:tcPr>
            <w:tcW w:w="4536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F5C7666" w14:textId="77DD3DF7" w:rsidR="008F6547" w:rsidRPr="008F6547" w:rsidRDefault="00A250A6" w:rsidP="006C66CB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197F5D">
              <w:t xml:space="preserve"> </w:t>
            </w:r>
            <w:r w:rsidR="00761CB4">
              <w:t>16</w:t>
            </w:r>
            <w:r w:rsidR="00F549C3">
              <w:t>.</w:t>
            </w:r>
            <w:r w:rsidR="00761CB4">
              <w:t>10</w:t>
            </w:r>
            <w:r w:rsidR="00F549C3">
              <w:t>.</w:t>
            </w:r>
            <w:r w:rsidR="000E27BF">
              <w:t>2026</w:t>
            </w:r>
          </w:p>
        </w:tc>
      </w:tr>
      <w:tr w:rsidR="00E82F50" w:rsidRPr="008F6547" w14:paraId="4E5AC1EA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noWrap/>
            <w:tcMar>
              <w:left w:w="28" w:type="dxa"/>
            </w:tcMar>
            <w:vAlign w:val="center"/>
          </w:tcPr>
          <w:p w14:paraId="76BB3879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808080"/>
            </w:tcBorders>
            <w:noWrap/>
            <w:vAlign w:val="center"/>
          </w:tcPr>
          <w:p w14:paraId="07727E0F" w14:textId="77777777" w:rsidR="00E82F50" w:rsidRPr="008F6547" w:rsidRDefault="00E82F50" w:rsidP="008F6547"/>
        </w:tc>
      </w:tr>
      <w:tr w:rsidR="008F6547" w:rsidRPr="008F6547" w14:paraId="5188988F" w14:textId="77777777" w:rsidTr="0088450A">
        <w:trPr>
          <w:gridAfter w:val="1"/>
          <w:wAfter w:w="23" w:type="dxa"/>
          <w:trHeight w:val="356"/>
        </w:trPr>
        <w:tc>
          <w:tcPr>
            <w:tcW w:w="5392" w:type="dxa"/>
            <w:gridSpan w:val="18"/>
            <w:noWrap/>
            <w:tcMar>
              <w:left w:w="28" w:type="dxa"/>
            </w:tcMar>
            <w:vAlign w:val="center"/>
          </w:tcPr>
          <w:p w14:paraId="0ACE1E41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62A76332" wp14:editId="4A956E79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0A7F24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6"/>
            <w:noWrap/>
            <w:vAlign w:val="center"/>
          </w:tcPr>
          <w:p w14:paraId="206B5AD6" w14:textId="77777777" w:rsidR="008F6547" w:rsidRPr="008F6547" w:rsidRDefault="008F6547" w:rsidP="008F6547"/>
        </w:tc>
      </w:tr>
      <w:tr w:rsidR="008F6547" w:rsidRPr="008F6547" w14:paraId="614B9901" w14:textId="77777777" w:rsidTr="003A2AE4">
        <w:trPr>
          <w:gridAfter w:val="1"/>
          <w:wAfter w:w="23" w:type="dxa"/>
          <w:trHeight w:val="284"/>
        </w:trPr>
        <w:tc>
          <w:tcPr>
            <w:tcW w:w="5392" w:type="dxa"/>
            <w:gridSpan w:val="18"/>
            <w:noWrap/>
            <w:tcMar>
              <w:left w:w="28" w:type="dxa"/>
            </w:tcMar>
            <w:vAlign w:val="center"/>
          </w:tcPr>
          <w:p w14:paraId="00519778" w14:textId="080CD860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552C9130" w14:textId="77777777" w:rsidR="008F6547" w:rsidRPr="008F6547" w:rsidRDefault="008F6547" w:rsidP="008F6547"/>
        </w:tc>
        <w:tc>
          <w:tcPr>
            <w:tcW w:w="2492" w:type="dxa"/>
            <w:gridSpan w:val="3"/>
            <w:noWrap/>
            <w:vAlign w:val="center"/>
          </w:tcPr>
          <w:p w14:paraId="29CAB9EE" w14:textId="77777777" w:rsidR="008F6547" w:rsidRPr="008F6547" w:rsidRDefault="008F6547" w:rsidP="008F6547"/>
        </w:tc>
      </w:tr>
      <w:tr w:rsidR="00C44039" w:rsidRPr="008F6547" w14:paraId="2E67FAB7" w14:textId="77777777" w:rsidTr="003A2AE4">
        <w:trPr>
          <w:gridAfter w:val="1"/>
          <w:wAfter w:w="23" w:type="dxa"/>
          <w:trHeight w:val="284"/>
        </w:trPr>
        <w:tc>
          <w:tcPr>
            <w:tcW w:w="1870" w:type="dxa"/>
            <w:gridSpan w:val="13"/>
            <w:noWrap/>
            <w:tcMar>
              <w:left w:w="28" w:type="dxa"/>
            </w:tcMar>
            <w:vAlign w:val="center"/>
          </w:tcPr>
          <w:p w14:paraId="2C39A863" w14:textId="77777777" w:rsidR="00C44039" w:rsidRPr="008F6547" w:rsidDel="00B9692F" w:rsidRDefault="00C44039" w:rsidP="008F6547"/>
        </w:tc>
        <w:tc>
          <w:tcPr>
            <w:tcW w:w="8058" w:type="dxa"/>
            <w:gridSpan w:val="11"/>
            <w:noWrap/>
            <w:vAlign w:val="center"/>
          </w:tcPr>
          <w:p w14:paraId="3AFD9C75" w14:textId="77777777" w:rsidR="00C44039" w:rsidRDefault="00C44039" w:rsidP="008F6547"/>
        </w:tc>
      </w:tr>
      <w:tr w:rsidR="00C44039" w:rsidRPr="008F6547" w14:paraId="27B6689E" w14:textId="77777777" w:rsidTr="003A2AE4">
        <w:trPr>
          <w:gridAfter w:val="1"/>
          <w:wAfter w:w="23" w:type="dxa"/>
          <w:trHeight w:val="284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6609F986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D6162FD" w14:textId="77777777" w:rsidTr="003A2AE4">
        <w:trPr>
          <w:gridAfter w:val="1"/>
          <w:wAfter w:w="23" w:type="dxa"/>
          <w:trHeight w:val="284"/>
        </w:trPr>
        <w:tc>
          <w:tcPr>
            <w:tcW w:w="1870" w:type="dxa"/>
            <w:gridSpan w:val="13"/>
            <w:noWrap/>
            <w:tcMar>
              <w:left w:w="28" w:type="dxa"/>
            </w:tcMar>
            <w:vAlign w:val="center"/>
          </w:tcPr>
          <w:p w14:paraId="1BD82E32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11"/>
            <w:noWrap/>
            <w:vAlign w:val="center"/>
          </w:tcPr>
          <w:p w14:paraId="4F7101DD" w14:textId="77777777" w:rsidR="008F6547" w:rsidRPr="006A5D4D" w:rsidRDefault="00B721AD" w:rsidP="008F65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B9692F" w:rsidRPr="008F6547" w14:paraId="1F1ADABD" w14:textId="77777777" w:rsidTr="003A2AE4">
        <w:trPr>
          <w:gridAfter w:val="1"/>
          <w:wAfter w:w="23" w:type="dxa"/>
          <w:trHeight w:val="284"/>
        </w:trPr>
        <w:tc>
          <w:tcPr>
            <w:tcW w:w="1870" w:type="dxa"/>
            <w:gridSpan w:val="13"/>
            <w:vMerge w:val="restart"/>
            <w:noWrap/>
            <w:tcMar>
              <w:left w:w="28" w:type="dxa"/>
            </w:tcMar>
            <w:vAlign w:val="center"/>
          </w:tcPr>
          <w:p w14:paraId="5C1F465F" w14:textId="77777777" w:rsidR="00B9692F" w:rsidRPr="008F6547" w:rsidRDefault="00B9692F" w:rsidP="008F6547"/>
        </w:tc>
        <w:tc>
          <w:tcPr>
            <w:tcW w:w="8058" w:type="dxa"/>
            <w:gridSpan w:val="11"/>
            <w:tcBorders>
              <w:bottom w:val="single" w:sz="4" w:space="0" w:color="808080"/>
            </w:tcBorders>
            <w:vAlign w:val="center"/>
          </w:tcPr>
          <w:p w14:paraId="36DB88C6" w14:textId="304F27D6" w:rsidR="00B9692F" w:rsidRPr="008F6547" w:rsidRDefault="00605249" w:rsidP="00605249">
            <w:r w:rsidRPr="00605249">
              <w:t>Rahmenvertrag mit einer Laufzeit von 12 Monaten zur Erneuerung von Abwasserkanälen inkl. Straßenwiederherstellung im Stadtgebiet Duisburg</w:t>
            </w:r>
          </w:p>
        </w:tc>
      </w:tr>
      <w:tr w:rsidR="00B9692F" w:rsidRPr="008F6547" w14:paraId="6B1D34F1" w14:textId="77777777" w:rsidTr="003A2AE4">
        <w:trPr>
          <w:gridAfter w:val="1"/>
          <w:wAfter w:w="23" w:type="dxa"/>
          <w:trHeight w:val="284"/>
        </w:trPr>
        <w:tc>
          <w:tcPr>
            <w:tcW w:w="1870" w:type="dxa"/>
            <w:gridSpan w:val="13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465116" w14:textId="77777777" w:rsidR="00B9692F" w:rsidRPr="008F6547" w:rsidRDefault="00B9692F" w:rsidP="008F6547"/>
        </w:tc>
        <w:tc>
          <w:tcPr>
            <w:tcW w:w="8058" w:type="dxa"/>
            <w:gridSpan w:val="11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8A19D51" w14:textId="77777777" w:rsidR="00B9692F" w:rsidRPr="008F6547" w:rsidRDefault="00B9692F" w:rsidP="008F6547"/>
        </w:tc>
      </w:tr>
      <w:tr w:rsidR="008F6547" w:rsidRPr="006A5D4D" w14:paraId="57F65CE7" w14:textId="77777777" w:rsidTr="003A2AE4">
        <w:trPr>
          <w:gridAfter w:val="1"/>
          <w:wAfter w:w="23" w:type="dxa"/>
          <w:trHeight w:val="284"/>
        </w:trPr>
        <w:tc>
          <w:tcPr>
            <w:tcW w:w="1870" w:type="dxa"/>
            <w:gridSpan w:val="1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84FFF4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11"/>
            <w:tcBorders>
              <w:top w:val="single" w:sz="4" w:space="0" w:color="808080"/>
            </w:tcBorders>
            <w:noWrap/>
            <w:vAlign w:val="center"/>
          </w:tcPr>
          <w:p w14:paraId="3B5C1DF7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4700E24B" w14:textId="77777777" w:rsidTr="003A2AE4">
        <w:trPr>
          <w:gridAfter w:val="1"/>
          <w:wAfter w:w="23" w:type="dxa"/>
          <w:trHeight w:val="284"/>
        </w:trPr>
        <w:tc>
          <w:tcPr>
            <w:tcW w:w="1870" w:type="dxa"/>
            <w:gridSpan w:val="1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156F165" w14:textId="77777777" w:rsidR="00B9692F" w:rsidRPr="008F6547" w:rsidRDefault="00B9692F" w:rsidP="008F6547"/>
        </w:tc>
        <w:tc>
          <w:tcPr>
            <w:tcW w:w="8058" w:type="dxa"/>
            <w:gridSpan w:val="11"/>
            <w:tcBorders>
              <w:bottom w:val="single" w:sz="4" w:space="0" w:color="808080"/>
            </w:tcBorders>
            <w:vAlign w:val="center"/>
          </w:tcPr>
          <w:p w14:paraId="1F77839D" w14:textId="67FA96A8" w:rsidR="00B9692F" w:rsidRPr="008F6547" w:rsidRDefault="00760851" w:rsidP="008F6547">
            <w:r>
              <w:t>B</w:t>
            </w:r>
            <w:r w:rsidR="00605249">
              <w:t>aumaßnahmen</w:t>
            </w:r>
          </w:p>
        </w:tc>
      </w:tr>
      <w:tr w:rsidR="008F6547" w:rsidRPr="008F6547" w14:paraId="0D806B3E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F6434C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367EAA53" w14:textId="77777777" w:rsidTr="003A2AE4">
        <w:trPr>
          <w:gridAfter w:val="1"/>
          <w:wAfter w:w="23" w:type="dxa"/>
          <w:trHeight w:val="397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129ED895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22"/>
            <w:noWrap/>
            <w:vAlign w:val="center"/>
          </w:tcPr>
          <w:p w14:paraId="72E7824D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0AB6F48B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45910CA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7E5D8AB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14"/>
            <w:vAlign w:val="center"/>
          </w:tcPr>
          <w:p w14:paraId="27B5F64F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10DCC666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7D022AF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6CF512A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14"/>
            <w:vAlign w:val="center"/>
          </w:tcPr>
          <w:p w14:paraId="0A699DF0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641EC03C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00B3F21A" w14:textId="77777777" w:rsidR="003E7E5A" w:rsidRPr="006A5D4D" w:rsidRDefault="007726A9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125B8805" w14:textId="77777777" w:rsidR="003E7E5A" w:rsidRPr="004749BE" w:rsidRDefault="003E7E5A" w:rsidP="00BE52D0"/>
        </w:tc>
        <w:tc>
          <w:tcPr>
            <w:tcW w:w="8767" w:type="dxa"/>
            <w:gridSpan w:val="14"/>
            <w:vAlign w:val="center"/>
          </w:tcPr>
          <w:p w14:paraId="5C7DE09D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5258E709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0AC1B430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442A489D" w14:textId="77777777" w:rsidR="003E7E5A" w:rsidRPr="004749BE" w:rsidRDefault="003E7E5A" w:rsidP="00BE52D0"/>
        </w:tc>
        <w:tc>
          <w:tcPr>
            <w:tcW w:w="8767" w:type="dxa"/>
            <w:gridSpan w:val="14"/>
            <w:vAlign w:val="center"/>
          </w:tcPr>
          <w:p w14:paraId="25308B33" w14:textId="77777777" w:rsidR="003E7E5A" w:rsidRPr="004749BE" w:rsidRDefault="003E7E5A" w:rsidP="00800ED1"/>
        </w:tc>
      </w:tr>
      <w:tr w:rsidR="003E7E5A" w:rsidRPr="00520D3B" w14:paraId="1C71467B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7A4375C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31EC9E43" w14:textId="77777777" w:rsidR="003E7E5A" w:rsidRPr="004749BE" w:rsidRDefault="003E7E5A" w:rsidP="00674A7C"/>
        </w:tc>
        <w:tc>
          <w:tcPr>
            <w:tcW w:w="8767" w:type="dxa"/>
            <w:gridSpan w:val="14"/>
            <w:vAlign w:val="center"/>
          </w:tcPr>
          <w:p w14:paraId="5D804203" w14:textId="77777777" w:rsidR="003E7E5A" w:rsidRPr="004749BE" w:rsidRDefault="003E7E5A" w:rsidP="00674A7C"/>
        </w:tc>
      </w:tr>
      <w:tr w:rsidR="003E7E5A" w:rsidRPr="00520D3B" w14:paraId="6E2DAD08" w14:textId="77777777" w:rsidTr="003A2AE4">
        <w:trPr>
          <w:gridAfter w:val="1"/>
          <w:wAfter w:w="23" w:type="dxa"/>
          <w:trHeight w:val="397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0A9AAE9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22"/>
            <w:noWrap/>
            <w:vAlign w:val="center"/>
          </w:tcPr>
          <w:p w14:paraId="480E7866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6506CD48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6953ECC9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3AFD5FA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14"/>
            <w:vAlign w:val="center"/>
          </w:tcPr>
          <w:p w14:paraId="1BB0B46F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630E3600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50FE1D85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3FBF5367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14"/>
            <w:vAlign w:val="center"/>
          </w:tcPr>
          <w:p w14:paraId="29EF7953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4DA8F9C9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33A7777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505E56C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14"/>
            <w:vAlign w:val="center"/>
          </w:tcPr>
          <w:p w14:paraId="2E3F4E3B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7BE8FA6C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66837161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BA17C8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14"/>
            <w:vAlign w:val="center"/>
          </w:tcPr>
          <w:p w14:paraId="5D32AB78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200CA79F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3DC0DA7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1C04826E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14"/>
            <w:vAlign w:val="center"/>
          </w:tcPr>
          <w:p w14:paraId="740C89BA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6BDEC692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0874CC4" w14:textId="77777777" w:rsidR="003E7E5A" w:rsidRPr="006A5D4D" w:rsidRDefault="007726A9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0198B20E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14"/>
            <w:vAlign w:val="center"/>
          </w:tcPr>
          <w:p w14:paraId="59F37510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41DE00FE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5C74B996" w14:textId="77777777" w:rsidR="003E7E5A" w:rsidRPr="006A5D4D" w:rsidRDefault="007726A9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gridSpan w:val="8"/>
            <w:noWrap/>
            <w:vAlign w:val="center"/>
          </w:tcPr>
          <w:p w14:paraId="050094B9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14"/>
            <w:vAlign w:val="center"/>
          </w:tcPr>
          <w:p w14:paraId="02563FE6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00675534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7CD8F114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29A5972F" w14:textId="77777777" w:rsidR="003E7E5A" w:rsidRPr="004749BE" w:rsidRDefault="003E7E5A" w:rsidP="00BE52D0"/>
        </w:tc>
        <w:tc>
          <w:tcPr>
            <w:tcW w:w="8767" w:type="dxa"/>
            <w:gridSpan w:val="14"/>
            <w:vAlign w:val="center"/>
          </w:tcPr>
          <w:p w14:paraId="50A5B6EC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2D024B12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173C5AB9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017132D8" w14:textId="77777777" w:rsidR="003E7E5A" w:rsidRPr="004749BE" w:rsidRDefault="003E7E5A" w:rsidP="00BE52D0"/>
        </w:tc>
        <w:tc>
          <w:tcPr>
            <w:tcW w:w="8767" w:type="dxa"/>
            <w:gridSpan w:val="14"/>
            <w:vAlign w:val="center"/>
          </w:tcPr>
          <w:p w14:paraId="6EB83CD3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09DA117A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C06AFA7" w14:textId="77777777" w:rsidR="001A64EF" w:rsidRPr="007E75E9" w:rsidRDefault="007726A9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378D89C3" w14:textId="77777777" w:rsidR="001A64EF" w:rsidRPr="004749BE" w:rsidRDefault="001A64EF" w:rsidP="00BE52D0"/>
        </w:tc>
        <w:tc>
          <w:tcPr>
            <w:tcW w:w="8767" w:type="dxa"/>
            <w:gridSpan w:val="14"/>
            <w:vAlign w:val="center"/>
          </w:tcPr>
          <w:p w14:paraId="4BEACD7D" w14:textId="77777777" w:rsidR="001A64EF" w:rsidRPr="003417D8" w:rsidRDefault="001A64EF" w:rsidP="007726A9">
            <w:r w:rsidRPr="003417D8">
              <w:t>Informationen zur Verarbeitung personenbezogener Daten nach Art. 13 und 14 DS-GVO</w:t>
            </w:r>
          </w:p>
        </w:tc>
      </w:tr>
      <w:tr w:rsidR="001A64EF" w:rsidRPr="00520D3B" w14:paraId="6C19DDE3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0DDD195D" w14:textId="77777777" w:rsidR="001A64EF" w:rsidRPr="007E75E9" w:rsidRDefault="001A64EF" w:rsidP="00CD712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622C66B" w14:textId="77777777" w:rsidR="001A64EF" w:rsidRPr="004749BE" w:rsidRDefault="001A64EF" w:rsidP="00CD712F"/>
        </w:tc>
        <w:tc>
          <w:tcPr>
            <w:tcW w:w="8767" w:type="dxa"/>
            <w:gridSpan w:val="14"/>
            <w:vAlign w:val="center"/>
          </w:tcPr>
          <w:p w14:paraId="2F22FB92" w14:textId="77777777" w:rsidR="001A64EF" w:rsidRPr="004749BE" w:rsidRDefault="001A64EF" w:rsidP="00CD712F"/>
        </w:tc>
      </w:tr>
      <w:tr w:rsidR="001A64EF" w:rsidRPr="00520D3B" w14:paraId="4B3BFF22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762431A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4FB51D2D" w14:textId="77777777" w:rsidR="001A64EF" w:rsidRPr="004749BE" w:rsidRDefault="001A64EF" w:rsidP="00A250A6"/>
        </w:tc>
        <w:tc>
          <w:tcPr>
            <w:tcW w:w="8767" w:type="dxa"/>
            <w:gridSpan w:val="14"/>
            <w:vAlign w:val="center"/>
          </w:tcPr>
          <w:p w14:paraId="722D344A" w14:textId="77777777" w:rsidR="001A64EF" w:rsidRPr="004749BE" w:rsidRDefault="001A64EF" w:rsidP="00A250A6"/>
        </w:tc>
      </w:tr>
      <w:tr w:rsidR="001A64EF" w:rsidRPr="00520D3B" w14:paraId="154BE3CA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57B785C1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3693251D" w14:textId="77777777" w:rsidR="001A64EF" w:rsidRPr="004749BE" w:rsidRDefault="001A64EF" w:rsidP="00B31B7F"/>
        </w:tc>
        <w:tc>
          <w:tcPr>
            <w:tcW w:w="8767" w:type="dxa"/>
            <w:gridSpan w:val="14"/>
            <w:vAlign w:val="center"/>
          </w:tcPr>
          <w:p w14:paraId="4603A7DF" w14:textId="77777777" w:rsidR="001A64EF" w:rsidRPr="004749BE" w:rsidRDefault="001A64EF" w:rsidP="00B31B7F"/>
        </w:tc>
      </w:tr>
      <w:tr w:rsidR="001A64EF" w:rsidRPr="00520D3B" w14:paraId="3DEC6357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1B6E84B1" w14:textId="77777777" w:rsidR="001A64EF" w:rsidRPr="007E75E9" w:rsidRDefault="001A64EF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9E538A3" w14:textId="77777777" w:rsidR="001A64EF" w:rsidRPr="004749BE" w:rsidRDefault="001A64EF" w:rsidP="00BE52D0"/>
        </w:tc>
        <w:tc>
          <w:tcPr>
            <w:tcW w:w="8767" w:type="dxa"/>
            <w:gridSpan w:val="14"/>
            <w:vAlign w:val="center"/>
          </w:tcPr>
          <w:p w14:paraId="69BACA36" w14:textId="77777777" w:rsidR="001A64EF" w:rsidRPr="004749BE" w:rsidRDefault="001A64EF" w:rsidP="00800ED1"/>
        </w:tc>
      </w:tr>
      <w:tr w:rsidR="003E7E5A" w:rsidRPr="00520D3B" w14:paraId="2D9FAFE0" w14:textId="77777777" w:rsidTr="003A2AE4">
        <w:trPr>
          <w:gridAfter w:val="1"/>
          <w:wAfter w:w="23" w:type="dxa"/>
          <w:trHeight w:val="397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0ABE5C3" w14:textId="77777777" w:rsidR="003E7E5A" w:rsidRDefault="009F185E" w:rsidP="00DA2137">
            <w:pPr>
              <w:pStyle w:val="FormatvorlageFettLinks0cmHngend1cm"/>
              <w:spacing w:before="120"/>
            </w:pPr>
            <w:r>
              <w:lastRenderedPageBreak/>
              <w:br w:type="page"/>
            </w:r>
            <w:r w:rsidR="003E7E5A">
              <w:t>C)</w:t>
            </w:r>
          </w:p>
        </w:tc>
        <w:tc>
          <w:tcPr>
            <w:tcW w:w="9437" w:type="dxa"/>
            <w:gridSpan w:val="22"/>
            <w:noWrap/>
            <w:vAlign w:val="center"/>
          </w:tcPr>
          <w:p w14:paraId="4D9A258F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7C8F54B3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622ADE71" w14:textId="77777777" w:rsidR="003E7E5A" w:rsidRPr="006A5D4D" w:rsidRDefault="007726A9" w:rsidP="00B9692F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21A48C7D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2"/>
            <w:vAlign w:val="center"/>
          </w:tcPr>
          <w:p w14:paraId="40AE5F6B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32BA036A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1B1462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28DCE1AB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2"/>
            <w:vAlign w:val="center"/>
          </w:tcPr>
          <w:p w14:paraId="3CCA29FF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090647F0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521C2F1" w14:textId="77777777" w:rsidR="003E7E5A" w:rsidRPr="006A5D4D" w:rsidRDefault="007726A9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1B404B54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2"/>
            <w:vAlign w:val="center"/>
          </w:tcPr>
          <w:p w14:paraId="0C969CB3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D060C8D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51026B8C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64E4BDE3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2"/>
            <w:noWrap/>
            <w:vAlign w:val="center"/>
          </w:tcPr>
          <w:p w14:paraId="36559A1D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3B2F19BC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C1C31AC" w14:textId="77777777" w:rsidR="000E61F1" w:rsidRDefault="007726A9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20AA7305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2"/>
            <w:noWrap/>
            <w:vAlign w:val="center"/>
          </w:tcPr>
          <w:p w14:paraId="460B50FF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4F93313D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18FB05A2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7113E480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2"/>
            <w:vAlign w:val="center"/>
          </w:tcPr>
          <w:p w14:paraId="2331FBBC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77180615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5CD4D81C" w14:textId="77777777" w:rsidR="003E7E5A" w:rsidRPr="006A5D4D" w:rsidRDefault="007726A9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7" w:type="dxa"/>
            <w:gridSpan w:val="10"/>
            <w:noWrap/>
            <w:vAlign w:val="center"/>
          </w:tcPr>
          <w:p w14:paraId="6C739A0A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2"/>
            <w:vAlign w:val="center"/>
          </w:tcPr>
          <w:p w14:paraId="29E952B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4E50BD9A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6FAE4345" w14:textId="77777777" w:rsidR="003E7E5A" w:rsidRPr="006A5D4D" w:rsidRDefault="007726A9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7" w:type="dxa"/>
            <w:gridSpan w:val="10"/>
            <w:noWrap/>
            <w:vAlign w:val="center"/>
          </w:tcPr>
          <w:p w14:paraId="0B57A0C9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2"/>
            <w:vAlign w:val="center"/>
          </w:tcPr>
          <w:p w14:paraId="3BBFF618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48A34416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0A869058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675C39D0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2"/>
            <w:noWrap/>
            <w:vAlign w:val="center"/>
          </w:tcPr>
          <w:p w14:paraId="5822C318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2F94FE39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A77EE10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25F4AF22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6EF849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8"/>
            <w:vAlign w:val="center"/>
          </w:tcPr>
          <w:p w14:paraId="1DBE7B82" w14:textId="77777777" w:rsidR="007378AC" w:rsidRPr="006F4F17" w:rsidRDefault="007378AC" w:rsidP="00A250A6"/>
        </w:tc>
      </w:tr>
      <w:tr w:rsidR="009F185E" w:rsidRPr="00520D3B" w14:paraId="0B3DEFE0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01E99BF0" w14:textId="77777777" w:rsidR="009F185E" w:rsidRPr="009C76AC" w:rsidRDefault="007726A9" w:rsidP="00CD712F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957" w:type="dxa"/>
            <w:gridSpan w:val="10"/>
            <w:noWrap/>
            <w:vAlign w:val="center"/>
          </w:tcPr>
          <w:p w14:paraId="7A1007BF" w14:textId="77777777" w:rsidR="009F185E" w:rsidRPr="009C76AC" w:rsidRDefault="009F185E" w:rsidP="00CD712F"/>
        </w:tc>
        <w:tc>
          <w:tcPr>
            <w:tcW w:w="8480" w:type="dxa"/>
            <w:gridSpan w:val="12"/>
            <w:noWrap/>
            <w:vAlign w:val="center"/>
          </w:tcPr>
          <w:p w14:paraId="5406281E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1C4EC48A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62282A35" w14:textId="77777777" w:rsidR="00124140" w:rsidRDefault="00591B5C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39E8182F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2"/>
            <w:noWrap/>
            <w:vAlign w:val="center"/>
          </w:tcPr>
          <w:p w14:paraId="17F49041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7396E672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14D69B1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080829E8" w14:textId="77777777" w:rsidR="00124140" w:rsidRPr="00520D3B" w:rsidRDefault="00124140" w:rsidP="00FE41B9"/>
        </w:tc>
        <w:tc>
          <w:tcPr>
            <w:tcW w:w="8480" w:type="dxa"/>
            <w:gridSpan w:val="12"/>
            <w:noWrap/>
            <w:vAlign w:val="center"/>
          </w:tcPr>
          <w:p w14:paraId="3C3C6261" w14:textId="77777777" w:rsidR="00124140" w:rsidRPr="00520D3B" w:rsidRDefault="00124140" w:rsidP="00FE41B9"/>
        </w:tc>
      </w:tr>
      <w:tr w:rsidR="002C746F" w:rsidRPr="00520D3B" w14:paraId="7930C675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7F13A0FE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7" w:type="dxa"/>
            <w:gridSpan w:val="10"/>
            <w:noWrap/>
            <w:vAlign w:val="center"/>
          </w:tcPr>
          <w:p w14:paraId="2F141A99" w14:textId="77777777" w:rsidR="002C746F" w:rsidRPr="00520D3B" w:rsidRDefault="002C746F" w:rsidP="00FE41B9"/>
        </w:tc>
        <w:tc>
          <w:tcPr>
            <w:tcW w:w="8480" w:type="dxa"/>
            <w:gridSpan w:val="12"/>
            <w:noWrap/>
            <w:vAlign w:val="center"/>
          </w:tcPr>
          <w:p w14:paraId="314D2FD5" w14:textId="77777777" w:rsidR="002C746F" w:rsidRPr="00520D3B" w:rsidRDefault="002C746F" w:rsidP="00FE41B9"/>
        </w:tc>
      </w:tr>
      <w:tr w:rsidR="00E557DF" w:rsidRPr="00520D3B" w14:paraId="2591D483" w14:textId="77777777" w:rsidTr="003A2AE4">
        <w:trPr>
          <w:gridAfter w:val="1"/>
          <w:wAfter w:w="23" w:type="dxa"/>
          <w:trHeight w:val="397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5F3A6CAA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7" w:type="dxa"/>
            <w:gridSpan w:val="22"/>
            <w:noWrap/>
            <w:vAlign w:val="center"/>
          </w:tcPr>
          <w:p w14:paraId="5F67A0D4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3C8E5E22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669263DA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190DA03A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7" w:type="dxa"/>
            <w:gridSpan w:val="14"/>
            <w:noWrap/>
            <w:vAlign w:val="center"/>
          </w:tcPr>
          <w:p w14:paraId="3AC8987A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67BEFFBA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CBE01B6" w14:textId="77777777" w:rsidR="00E557DF" w:rsidRDefault="007726A9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0548845" w14:textId="77777777" w:rsidR="00E557DF" w:rsidRPr="00520D3B" w:rsidRDefault="00C134DD" w:rsidP="00FE41B9">
            <w:r>
              <w:t>223</w:t>
            </w:r>
          </w:p>
        </w:tc>
        <w:tc>
          <w:tcPr>
            <w:tcW w:w="8767" w:type="dxa"/>
            <w:gridSpan w:val="14"/>
            <w:noWrap/>
            <w:vAlign w:val="center"/>
          </w:tcPr>
          <w:p w14:paraId="25FCA126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7A20A37E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5656301" w14:textId="77777777" w:rsidR="001A64EF" w:rsidRDefault="007726A9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3D93EE70" w14:textId="77777777" w:rsidR="001A64EF" w:rsidRDefault="001A64EF" w:rsidP="007726A9">
            <w:pPr>
              <w:jc w:val="left"/>
            </w:pPr>
            <w:r>
              <w:t>236</w:t>
            </w:r>
          </w:p>
        </w:tc>
        <w:tc>
          <w:tcPr>
            <w:tcW w:w="8767" w:type="dxa"/>
            <w:gridSpan w:val="14"/>
            <w:noWrap/>
            <w:vAlign w:val="center"/>
          </w:tcPr>
          <w:p w14:paraId="6F2F06B1" w14:textId="77777777" w:rsidR="001A64EF" w:rsidRPr="007F0B5C" w:rsidRDefault="001A64EF" w:rsidP="007726A9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73EF0424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512D07E4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47949E0E" w14:textId="77777777" w:rsidR="001A64EF" w:rsidRPr="00520D3B" w:rsidRDefault="001A64EF" w:rsidP="00FE41B9"/>
        </w:tc>
        <w:tc>
          <w:tcPr>
            <w:tcW w:w="8767" w:type="dxa"/>
            <w:gridSpan w:val="14"/>
            <w:noWrap/>
            <w:vAlign w:val="center"/>
          </w:tcPr>
          <w:p w14:paraId="2B804BF7" w14:textId="77777777" w:rsidR="001A64EF" w:rsidRPr="00520D3B" w:rsidRDefault="001A64EF" w:rsidP="00FE41B9"/>
        </w:tc>
      </w:tr>
      <w:tr w:rsidR="001A64EF" w:rsidRPr="008A13F3" w14:paraId="21ECED27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337EC8DF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15B76CAC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1952B85A" w14:textId="77777777" w:rsidR="001A64EF" w:rsidRPr="00520D3B" w:rsidRDefault="001A64EF" w:rsidP="000021DC"/>
        </w:tc>
        <w:tc>
          <w:tcPr>
            <w:tcW w:w="9437" w:type="dxa"/>
            <w:gridSpan w:val="22"/>
            <w:noWrap/>
            <w:vAlign w:val="center"/>
          </w:tcPr>
          <w:p w14:paraId="15771D9A" w14:textId="77777777" w:rsidR="001A64EF" w:rsidRPr="00DF23C4" w:rsidRDefault="001A64EF" w:rsidP="007726A9"/>
        </w:tc>
      </w:tr>
      <w:tr w:rsidR="001A64EF" w:rsidRPr="00520D3B" w14:paraId="2DFC4A27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8D0C027" w14:textId="77777777" w:rsidR="001A64EF" w:rsidRPr="00520D3B" w:rsidRDefault="001A64EF" w:rsidP="000021DC"/>
        </w:tc>
        <w:tc>
          <w:tcPr>
            <w:tcW w:w="9437" w:type="dxa"/>
            <w:gridSpan w:val="22"/>
            <w:noWrap/>
            <w:vAlign w:val="center"/>
          </w:tcPr>
          <w:p w14:paraId="3B685E74" w14:textId="77777777" w:rsidR="001A64EF" w:rsidRPr="00DF23C4" w:rsidRDefault="001A64EF" w:rsidP="007726A9"/>
        </w:tc>
      </w:tr>
      <w:tr w:rsidR="001A64EF" w:rsidRPr="00520D3B" w14:paraId="55BC9D06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2B594FB" w14:textId="77777777" w:rsidR="001A64EF" w:rsidRPr="00520D3B" w:rsidRDefault="001A64EF" w:rsidP="00C134DD"/>
        </w:tc>
        <w:tc>
          <w:tcPr>
            <w:tcW w:w="9437" w:type="dxa"/>
            <w:gridSpan w:val="22"/>
            <w:noWrap/>
            <w:vAlign w:val="center"/>
          </w:tcPr>
          <w:p w14:paraId="4B2140B8" w14:textId="77777777" w:rsidR="001A64EF" w:rsidRPr="00DF23C4" w:rsidRDefault="001A64EF" w:rsidP="007726A9"/>
        </w:tc>
      </w:tr>
      <w:tr w:rsidR="001A64EF" w:rsidRPr="00520D3B" w14:paraId="40B4D8A4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FE0C247" w14:textId="77777777" w:rsidR="001A64EF" w:rsidRPr="00520D3B" w:rsidRDefault="001A64EF" w:rsidP="00C134DD"/>
        </w:tc>
        <w:tc>
          <w:tcPr>
            <w:tcW w:w="9437" w:type="dxa"/>
            <w:gridSpan w:val="22"/>
            <w:noWrap/>
            <w:vAlign w:val="center"/>
          </w:tcPr>
          <w:p w14:paraId="2C89E221" w14:textId="77777777" w:rsidR="001A64EF" w:rsidRPr="00520D3B" w:rsidRDefault="001A64EF" w:rsidP="00C134DD"/>
        </w:tc>
      </w:tr>
      <w:tr w:rsidR="001A64EF" w:rsidRPr="008A13F3" w14:paraId="06883522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74E7DE72" w14:textId="77777777" w:rsidR="001A64EF" w:rsidRPr="008A13F3" w:rsidRDefault="001A64EF" w:rsidP="00C134DD"/>
        </w:tc>
        <w:tc>
          <w:tcPr>
            <w:tcW w:w="9437" w:type="dxa"/>
            <w:gridSpan w:val="22"/>
            <w:noWrap/>
            <w:vAlign w:val="center"/>
          </w:tcPr>
          <w:p w14:paraId="7E4DB791" w14:textId="77777777" w:rsidR="001A64EF" w:rsidRPr="006B28BB" w:rsidRDefault="001A64EF" w:rsidP="00C134DD">
            <w:r>
              <w:t>zu vergeben.</w:t>
            </w:r>
          </w:p>
        </w:tc>
      </w:tr>
      <w:tr w:rsidR="001A64EF" w:rsidRPr="00520D3B" w14:paraId="22AC58DC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26B0BC8" w14:textId="77777777" w:rsidR="001A64EF" w:rsidRPr="00520D3B" w:rsidRDefault="001A64EF" w:rsidP="000021DC"/>
        </w:tc>
        <w:tc>
          <w:tcPr>
            <w:tcW w:w="9437" w:type="dxa"/>
            <w:gridSpan w:val="22"/>
            <w:noWrap/>
            <w:vAlign w:val="center"/>
          </w:tcPr>
          <w:p w14:paraId="4FAFB47F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3E62DC95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8D9B8E7" w14:textId="77777777" w:rsidR="001A64EF" w:rsidRPr="00520D3B" w:rsidRDefault="001A64EF" w:rsidP="000021DC"/>
        </w:tc>
        <w:tc>
          <w:tcPr>
            <w:tcW w:w="9437" w:type="dxa"/>
            <w:gridSpan w:val="22"/>
            <w:noWrap/>
            <w:vAlign w:val="center"/>
          </w:tcPr>
          <w:p w14:paraId="63974C9C" w14:textId="77777777" w:rsidR="001A64EF" w:rsidRPr="00520D3B" w:rsidRDefault="001A64EF" w:rsidP="000021DC"/>
        </w:tc>
      </w:tr>
      <w:tr w:rsidR="001A64EF" w:rsidRPr="00520D3B" w14:paraId="42D024BC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71B506C9" w14:textId="77777777" w:rsidR="001A64EF" w:rsidRPr="00520D3B" w:rsidRDefault="001A64EF" w:rsidP="00C134DD"/>
        </w:tc>
        <w:tc>
          <w:tcPr>
            <w:tcW w:w="9437" w:type="dxa"/>
            <w:gridSpan w:val="22"/>
            <w:noWrap/>
            <w:vAlign w:val="center"/>
          </w:tcPr>
          <w:p w14:paraId="48D231DF" w14:textId="77777777" w:rsidR="001A64EF" w:rsidRPr="00520D3B" w:rsidRDefault="001A64EF" w:rsidP="00C134DD"/>
        </w:tc>
      </w:tr>
      <w:tr w:rsidR="001A64EF" w:rsidRPr="00520D3B" w14:paraId="5FFCD7F4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61E0947" w14:textId="77777777" w:rsidR="001A64EF" w:rsidRPr="00520D3B" w:rsidRDefault="001A64EF" w:rsidP="00C134DD"/>
        </w:tc>
        <w:tc>
          <w:tcPr>
            <w:tcW w:w="9437" w:type="dxa"/>
            <w:gridSpan w:val="22"/>
            <w:noWrap/>
            <w:vAlign w:val="center"/>
          </w:tcPr>
          <w:p w14:paraId="0956BF7D" w14:textId="77777777" w:rsidR="001A64EF" w:rsidRPr="00520D3B" w:rsidRDefault="001A64EF" w:rsidP="00C134DD"/>
        </w:tc>
      </w:tr>
      <w:tr w:rsidR="001A64EF" w:rsidRPr="008A13F3" w14:paraId="67550D75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01F598AA" w14:textId="77777777" w:rsidR="001A64EF" w:rsidRPr="008A13F3" w:rsidRDefault="001A64EF" w:rsidP="008A13F3"/>
        </w:tc>
        <w:tc>
          <w:tcPr>
            <w:tcW w:w="9437" w:type="dxa"/>
            <w:gridSpan w:val="22"/>
            <w:noWrap/>
            <w:vAlign w:val="center"/>
          </w:tcPr>
          <w:p w14:paraId="45EE703F" w14:textId="77777777" w:rsidR="001A64EF" w:rsidRPr="006B28BB" w:rsidRDefault="001A64EF" w:rsidP="008A13F3"/>
        </w:tc>
      </w:tr>
      <w:tr w:rsidR="001A64EF" w:rsidRPr="008A13F3" w14:paraId="14FCC05C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4F239EA" w14:textId="77777777" w:rsidR="001A64EF" w:rsidRPr="008A13F3" w:rsidRDefault="001A64EF" w:rsidP="008A13F3"/>
        </w:tc>
        <w:tc>
          <w:tcPr>
            <w:tcW w:w="9437" w:type="dxa"/>
            <w:gridSpan w:val="22"/>
            <w:noWrap/>
            <w:vAlign w:val="center"/>
          </w:tcPr>
          <w:p w14:paraId="1BA49BE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3A544818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3F6C570C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1D382C41" w14:textId="77777777" w:rsidTr="003A2AE4">
        <w:trPr>
          <w:gridAfter w:val="1"/>
          <w:wAfter w:w="23" w:type="dxa"/>
          <w:trHeight w:val="312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E5E874D" w14:textId="77777777" w:rsidR="001A64EF" w:rsidRDefault="001A64EF" w:rsidP="000021DC"/>
        </w:tc>
        <w:tc>
          <w:tcPr>
            <w:tcW w:w="9437" w:type="dxa"/>
            <w:gridSpan w:val="22"/>
            <w:noWrap/>
            <w:vAlign w:val="center"/>
          </w:tcPr>
          <w:p w14:paraId="1B7972DC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611A6883" w14:textId="77777777" w:rsidTr="003A2AE4">
        <w:trPr>
          <w:gridAfter w:val="1"/>
          <w:wAfter w:w="23" w:type="dxa"/>
          <w:trHeight w:val="312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0F067449" w14:textId="77777777" w:rsidR="001A64EF" w:rsidRDefault="001A64EF" w:rsidP="000021DC"/>
        </w:tc>
        <w:tc>
          <w:tcPr>
            <w:tcW w:w="487" w:type="dxa"/>
            <w:gridSpan w:val="6"/>
            <w:noWrap/>
            <w:vAlign w:val="center"/>
          </w:tcPr>
          <w:p w14:paraId="05A7D09E" w14:textId="77777777" w:rsidR="001A64EF" w:rsidRPr="0066119D" w:rsidDel="00DC4158" w:rsidRDefault="007A5612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6"/>
            <w:vAlign w:val="center"/>
          </w:tcPr>
          <w:p w14:paraId="11FAE470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718211E8" w14:textId="77777777" w:rsidTr="003A2AE4">
        <w:trPr>
          <w:gridAfter w:val="1"/>
          <w:wAfter w:w="23" w:type="dxa"/>
          <w:trHeight w:val="312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D2862E6" w14:textId="77777777" w:rsidR="001A64EF" w:rsidRDefault="001A64EF" w:rsidP="000021DC"/>
        </w:tc>
        <w:tc>
          <w:tcPr>
            <w:tcW w:w="487" w:type="dxa"/>
            <w:gridSpan w:val="6"/>
            <w:noWrap/>
            <w:vAlign w:val="center"/>
          </w:tcPr>
          <w:p w14:paraId="2166EE51" w14:textId="77777777" w:rsidR="001A64EF" w:rsidRPr="0066119D" w:rsidDel="00DC4158" w:rsidRDefault="007A5612" w:rsidP="000021DC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8950" w:type="dxa"/>
            <w:gridSpan w:val="16"/>
            <w:vAlign w:val="center"/>
          </w:tcPr>
          <w:p w14:paraId="04D16E53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520D3B" w14:paraId="040AC507" w14:textId="77777777" w:rsidTr="003A2AE4">
        <w:trPr>
          <w:trHeight w:val="284"/>
        </w:trPr>
        <w:tc>
          <w:tcPr>
            <w:tcW w:w="483" w:type="dxa"/>
            <w:noWrap/>
            <w:tcMar>
              <w:left w:w="28" w:type="dxa"/>
            </w:tcMar>
            <w:vAlign w:val="center"/>
          </w:tcPr>
          <w:p w14:paraId="25F5F47C" w14:textId="77777777" w:rsidR="001A64EF" w:rsidRPr="00520D3B" w:rsidRDefault="001A64EF" w:rsidP="00F55389"/>
        </w:tc>
        <w:tc>
          <w:tcPr>
            <w:tcW w:w="9468" w:type="dxa"/>
            <w:gridSpan w:val="24"/>
            <w:noWrap/>
            <w:vAlign w:val="center"/>
          </w:tcPr>
          <w:p w14:paraId="67B0EE9E" w14:textId="77777777" w:rsidR="001A64EF" w:rsidRDefault="007726A9" w:rsidP="00F55389">
            <w:r>
              <w:t xml:space="preserve">                      Stelle          Wirtschaftsbetriebe Duisburg – AöR</w:t>
            </w:r>
          </w:p>
          <w:p w14:paraId="09BF1EBC" w14:textId="77777777" w:rsidR="007726A9" w:rsidRPr="00520D3B" w:rsidRDefault="007726A9" w:rsidP="007A5612">
            <w:r>
              <w:t xml:space="preserve">                      E-mail         </w:t>
            </w:r>
          </w:p>
        </w:tc>
      </w:tr>
      <w:tr w:rsidR="001A64EF" w:rsidRPr="00520D3B" w14:paraId="7E1CA670" w14:textId="77777777" w:rsidTr="003A2AE4">
        <w:trPr>
          <w:trHeight w:val="284"/>
        </w:trPr>
        <w:tc>
          <w:tcPr>
            <w:tcW w:w="483" w:type="dxa"/>
            <w:noWrap/>
            <w:tcMar>
              <w:left w:w="28" w:type="dxa"/>
            </w:tcMar>
            <w:vAlign w:val="center"/>
          </w:tcPr>
          <w:p w14:paraId="2C354FE5" w14:textId="77777777" w:rsidR="001A64EF" w:rsidRPr="00520D3B" w:rsidRDefault="001A64EF" w:rsidP="00F55389"/>
        </w:tc>
        <w:tc>
          <w:tcPr>
            <w:tcW w:w="9468" w:type="dxa"/>
            <w:gridSpan w:val="24"/>
            <w:noWrap/>
            <w:vAlign w:val="center"/>
          </w:tcPr>
          <w:p w14:paraId="1446E06E" w14:textId="77777777" w:rsidR="001A64EF" w:rsidRPr="00520D3B" w:rsidRDefault="001A64EF" w:rsidP="00F55389"/>
        </w:tc>
      </w:tr>
      <w:tr w:rsidR="001A64EF" w:rsidRPr="00520D3B" w14:paraId="0AA296E9" w14:textId="77777777" w:rsidTr="003A2AE4">
        <w:trPr>
          <w:trHeight w:val="284"/>
        </w:trPr>
        <w:tc>
          <w:tcPr>
            <w:tcW w:w="483" w:type="dxa"/>
            <w:noWrap/>
            <w:tcMar>
              <w:left w:w="28" w:type="dxa"/>
            </w:tcMar>
            <w:vAlign w:val="center"/>
          </w:tcPr>
          <w:p w14:paraId="2C2A05A8" w14:textId="77777777" w:rsidR="001A64EF" w:rsidRPr="00520D3B" w:rsidRDefault="001A64EF" w:rsidP="00F55389"/>
        </w:tc>
        <w:tc>
          <w:tcPr>
            <w:tcW w:w="9468" w:type="dxa"/>
            <w:gridSpan w:val="24"/>
            <w:noWrap/>
            <w:vAlign w:val="center"/>
          </w:tcPr>
          <w:p w14:paraId="6327D851" w14:textId="77777777" w:rsidR="001A64EF" w:rsidRPr="00520D3B" w:rsidRDefault="001A64EF" w:rsidP="00F55389"/>
        </w:tc>
      </w:tr>
      <w:tr w:rsidR="001A64EF" w:rsidRPr="00520D3B" w14:paraId="5B318C2C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1A84294F" w14:textId="77777777" w:rsidR="001A64EF" w:rsidRPr="00586235" w:rsidRDefault="001A64EF" w:rsidP="006F4F17">
            <w:pPr>
              <w:pStyle w:val="berschrift1"/>
            </w:pPr>
            <w:r>
              <w:t>Vorlage von Nachweisen/Angaben/Unterlagen</w:t>
            </w:r>
          </w:p>
        </w:tc>
      </w:tr>
      <w:tr w:rsidR="001A64EF" w:rsidRPr="00F36274" w14:paraId="76BE23E4" w14:textId="77777777" w:rsidTr="003A2AE4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16DB50F9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B04392D" w14:textId="77777777" w:rsidTr="003A2AE4">
        <w:trPr>
          <w:gridAfter w:val="1"/>
          <w:wAfter w:w="23" w:type="dxa"/>
          <w:cantSplit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7773CDF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0B0C15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1" w:type="dxa"/>
            <w:gridSpan w:val="17"/>
            <w:vAlign w:val="center"/>
          </w:tcPr>
          <w:p w14:paraId="07F4F268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64442BCE" w14:textId="77777777" w:rsidTr="003A2AE4">
        <w:trPr>
          <w:gridAfter w:val="1"/>
          <w:wAfter w:w="23" w:type="dxa"/>
          <w:cantSplit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C12526E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75F1330E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1" w:type="dxa"/>
            <w:gridSpan w:val="17"/>
            <w:vAlign w:val="center"/>
          </w:tcPr>
          <w:p w14:paraId="41408BE8" w14:textId="77777777" w:rsidR="001A64EF" w:rsidRPr="00483C89" w:rsidRDefault="001A64EF" w:rsidP="00CC02A9"/>
        </w:tc>
      </w:tr>
      <w:tr w:rsidR="001A64EF" w:rsidRPr="00F36274" w14:paraId="5F240E6A" w14:textId="77777777" w:rsidTr="003A2AE4">
        <w:trPr>
          <w:gridAfter w:val="1"/>
          <w:wAfter w:w="23" w:type="dxa"/>
          <w:cantSplit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6516696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BD95FC9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1" w:type="dxa"/>
            <w:gridSpan w:val="17"/>
            <w:vAlign w:val="center"/>
          </w:tcPr>
          <w:p w14:paraId="7D3C6CF2" w14:textId="77777777" w:rsidR="001A64EF" w:rsidRDefault="001A64EF" w:rsidP="00520D3B"/>
          <w:p w14:paraId="122C7255" w14:textId="77777777" w:rsidR="007726A9" w:rsidRDefault="007726A9" w:rsidP="00520D3B"/>
          <w:p w14:paraId="4E2AE871" w14:textId="77777777" w:rsidR="007726A9" w:rsidRPr="00275337" w:rsidRDefault="007726A9" w:rsidP="00520D3B"/>
        </w:tc>
      </w:tr>
      <w:tr w:rsidR="001A64EF" w:rsidRPr="0002662E" w14:paraId="00A67D80" w14:textId="77777777" w:rsidTr="003A2AE4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0549F0C6" w14:textId="77777777" w:rsidR="001A64EF" w:rsidRPr="006B28BB" w:rsidRDefault="001A64EF" w:rsidP="00A250A6">
            <w:pPr>
              <w:pStyle w:val="berschrift2"/>
            </w:pPr>
            <w:r>
              <w:lastRenderedPageBreak/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5E926599" w14:textId="77777777" w:rsidTr="003A2AE4">
        <w:trPr>
          <w:gridAfter w:val="1"/>
          <w:wAfter w:w="23" w:type="dxa"/>
          <w:cantSplit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0E29595E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35611A9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1" w:type="dxa"/>
            <w:gridSpan w:val="17"/>
            <w:vAlign w:val="center"/>
          </w:tcPr>
          <w:p w14:paraId="77F073AB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0D9B50D" w14:textId="77777777" w:rsidTr="003A2AE4">
        <w:trPr>
          <w:gridAfter w:val="1"/>
          <w:wAfter w:w="23" w:type="dxa"/>
          <w:cantSplit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1508FCD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7AA9708E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1" w:type="dxa"/>
            <w:gridSpan w:val="17"/>
            <w:vAlign w:val="center"/>
          </w:tcPr>
          <w:p w14:paraId="514FE38F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4026C5DB" w14:textId="77777777" w:rsidTr="003A2AE4">
        <w:trPr>
          <w:gridAfter w:val="1"/>
          <w:wAfter w:w="23" w:type="dxa"/>
          <w:cantSplit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B036DDE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0D9AB5B2" w14:textId="77777777" w:rsidR="001A64EF" w:rsidRPr="00F36274" w:rsidRDefault="007726A9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1" w:type="dxa"/>
            <w:gridSpan w:val="17"/>
            <w:vAlign w:val="center"/>
          </w:tcPr>
          <w:p w14:paraId="033916A7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1E9278DE" w14:textId="77777777" w:rsidTr="003A2AE4">
        <w:trPr>
          <w:gridAfter w:val="1"/>
          <w:wAfter w:w="23" w:type="dxa"/>
          <w:cantSplit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A813D73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B1F3BEB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1" w:type="dxa"/>
            <w:gridSpan w:val="17"/>
            <w:vAlign w:val="center"/>
          </w:tcPr>
          <w:p w14:paraId="384A89BA" w14:textId="77777777" w:rsidR="001A64EF" w:rsidRPr="00F36274" w:rsidRDefault="001A64EF" w:rsidP="00520D3B"/>
        </w:tc>
      </w:tr>
      <w:tr w:rsidR="001A64EF" w:rsidRPr="00F36274" w14:paraId="75EE600F" w14:textId="77777777" w:rsidTr="003A2AE4">
        <w:trPr>
          <w:gridAfter w:val="1"/>
          <w:wAfter w:w="23" w:type="dxa"/>
          <w:cantSplit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74339D62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7B29B667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1" w:type="dxa"/>
            <w:gridSpan w:val="17"/>
            <w:vAlign w:val="center"/>
          </w:tcPr>
          <w:p w14:paraId="0A478CBA" w14:textId="77777777" w:rsidR="001A64EF" w:rsidRPr="00F36274" w:rsidRDefault="001A64EF" w:rsidP="008A13F3"/>
        </w:tc>
      </w:tr>
      <w:tr w:rsidR="001A64EF" w:rsidRPr="00483C89" w14:paraId="64F6DF50" w14:textId="77777777" w:rsidTr="003A2AE4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54E80AE5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0D0F5D7B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6DE1DE05" w14:textId="77777777" w:rsidR="001A64EF" w:rsidRPr="00BB26FF" w:rsidRDefault="001A64EF" w:rsidP="006F4F17">
            <w:pPr>
              <w:pStyle w:val="berschrift1"/>
            </w:pPr>
            <w:r w:rsidRPr="00B721AD">
              <w:t>Losweise Vergabe</w:t>
            </w:r>
          </w:p>
        </w:tc>
      </w:tr>
      <w:tr w:rsidR="001A64EF" w:rsidRPr="00520D3B" w14:paraId="46BF03EB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181EE4F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10A01023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8" w:type="dxa"/>
            <w:gridSpan w:val="18"/>
            <w:noWrap/>
            <w:vAlign w:val="center"/>
          </w:tcPr>
          <w:p w14:paraId="6797D479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273C7D9E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9061FAC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6AF9C008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8" w:type="dxa"/>
            <w:gridSpan w:val="18"/>
            <w:noWrap/>
            <w:vAlign w:val="center"/>
          </w:tcPr>
          <w:p w14:paraId="0A48D5BE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60A58C56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56ABD496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1907758E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4E35941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1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787FF9F8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0985CDC7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4A05B926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589CD4F3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3A2489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1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53C6B7CB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1828B12B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6D33F566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4D6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0C58524C" w14:textId="77777777" w:rsidR="001A64EF" w:rsidRPr="00520D3B" w:rsidRDefault="001A64EF" w:rsidP="0099679F"/>
        </w:tc>
        <w:tc>
          <w:tcPr>
            <w:tcW w:w="8641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3359D40C" w14:textId="77777777" w:rsidR="001A64EF" w:rsidRPr="008A13F3" w:rsidRDefault="001A64EF" w:rsidP="0099679F"/>
        </w:tc>
      </w:tr>
      <w:tr w:rsidR="001A64EF" w:rsidRPr="00520D3B" w14:paraId="635C1C73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6C218C2B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5E0B4DBF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2B2899A" w14:textId="77777777" w:rsidR="001A64EF" w:rsidRPr="00520D3B" w:rsidRDefault="001A64EF" w:rsidP="0099679F"/>
        </w:tc>
        <w:tc>
          <w:tcPr>
            <w:tcW w:w="8641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4655C464" w14:textId="77777777" w:rsidR="001A64EF" w:rsidRPr="008A13F3" w:rsidRDefault="001A64EF" w:rsidP="0099679F"/>
        </w:tc>
      </w:tr>
      <w:tr w:rsidR="001A64EF" w:rsidRPr="00520D3B" w14:paraId="46BAB7FC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5FBC45BC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54CC34F5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391877EA" w14:textId="77777777" w:rsidR="001A64EF" w:rsidRPr="00520D3B" w:rsidRDefault="001A64EF" w:rsidP="007A46E0"/>
        </w:tc>
        <w:tc>
          <w:tcPr>
            <w:tcW w:w="8641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7ABD2ED6" w14:textId="77777777" w:rsidR="001A64EF" w:rsidRPr="008A13F3" w:rsidRDefault="001A64EF" w:rsidP="007A46E0"/>
        </w:tc>
      </w:tr>
      <w:tr w:rsidR="001A64EF" w:rsidRPr="00520D3B" w14:paraId="2BC7AB95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04311C49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6B16D8E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68C4BEB" w14:textId="77777777" w:rsidR="001A64EF" w:rsidRPr="00520D3B" w:rsidRDefault="001A64EF" w:rsidP="0099679F"/>
        </w:tc>
        <w:tc>
          <w:tcPr>
            <w:tcW w:w="8641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2F495827" w14:textId="77777777" w:rsidR="001A64EF" w:rsidRPr="008A13F3" w:rsidRDefault="001A64EF" w:rsidP="0099679F"/>
        </w:tc>
      </w:tr>
      <w:tr w:rsidR="001A64EF" w:rsidRPr="00520D3B" w14:paraId="05CD4DE5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260E3DAF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0B61322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ACDB1E6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1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302E9315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6E4E38C9" w14:textId="77777777" w:rsidTr="003A2AE4">
        <w:trPr>
          <w:gridAfter w:val="1"/>
          <w:wAfter w:w="23" w:type="dxa"/>
          <w:trHeight w:val="284"/>
        </w:trPr>
        <w:tc>
          <w:tcPr>
            <w:tcW w:w="491" w:type="dxa"/>
            <w:gridSpan w:val="2"/>
            <w:noWrap/>
            <w:tcMar>
              <w:left w:w="28" w:type="dxa"/>
            </w:tcMar>
            <w:vAlign w:val="center"/>
          </w:tcPr>
          <w:p w14:paraId="303205B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0A10ECF5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465F3970" w14:textId="77777777" w:rsidR="001A64EF" w:rsidRPr="008A13F3" w:rsidRDefault="001A64EF" w:rsidP="0099679F"/>
        </w:tc>
        <w:tc>
          <w:tcPr>
            <w:tcW w:w="8641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4E2B4DA3" w14:textId="77777777" w:rsidR="001A64EF" w:rsidRPr="008A13F3" w:rsidRDefault="001A64EF" w:rsidP="0099679F"/>
        </w:tc>
      </w:tr>
      <w:tr w:rsidR="001A64EF" w:rsidRPr="00905B2B" w14:paraId="7E530E8B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49E5574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1EE8803F" w14:textId="77777777" w:rsidTr="003A2AE4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5361E813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6"/>
            <w:noWrap/>
            <w:vAlign w:val="center"/>
          </w:tcPr>
          <w:p w14:paraId="6E110B39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6995EC6" w14:textId="77777777" w:rsidTr="003A2AE4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588CB226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6"/>
            <w:noWrap/>
            <w:vAlign w:val="center"/>
          </w:tcPr>
          <w:p w14:paraId="289B3DAA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0AF6A5F7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4D5BEBA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702B585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7DFA81E2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2"/>
            <w:vAlign w:val="center"/>
          </w:tcPr>
          <w:p w14:paraId="0E55C1C0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53468320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349A596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622F74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70C34550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2"/>
            <w:vAlign w:val="center"/>
          </w:tcPr>
          <w:p w14:paraId="0E46F58B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5553CD3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215437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0A8A9E8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8B00A6" w14:textId="77777777" w:rsidR="001A64EF" w:rsidRDefault="001A64EF" w:rsidP="002020D8"/>
        </w:tc>
        <w:tc>
          <w:tcPr>
            <w:tcW w:w="8480" w:type="dxa"/>
            <w:gridSpan w:val="12"/>
            <w:vAlign w:val="center"/>
          </w:tcPr>
          <w:p w14:paraId="6CA4B233" w14:textId="77777777" w:rsidR="001A64EF" w:rsidRDefault="001A64EF" w:rsidP="002020D8"/>
        </w:tc>
      </w:tr>
      <w:tr w:rsidR="001A64EF" w:rsidRPr="00520D3B" w14:paraId="59CB955B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20B2C8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71B790D4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A3BFCCB" w14:textId="77777777" w:rsidR="001A64EF" w:rsidRDefault="001A64EF" w:rsidP="002020D8"/>
        </w:tc>
        <w:tc>
          <w:tcPr>
            <w:tcW w:w="8480" w:type="dxa"/>
            <w:gridSpan w:val="12"/>
            <w:vAlign w:val="center"/>
          </w:tcPr>
          <w:p w14:paraId="5A5DC140" w14:textId="77777777" w:rsidR="001A64EF" w:rsidRDefault="001A64EF" w:rsidP="002020D8"/>
        </w:tc>
      </w:tr>
      <w:tr w:rsidR="001A64EF" w:rsidRPr="00520D3B" w14:paraId="31159201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22DAD7B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D653753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0F085DDF" w14:textId="77777777" w:rsidR="001A64EF" w:rsidRDefault="001A64EF" w:rsidP="002020D8"/>
        </w:tc>
        <w:tc>
          <w:tcPr>
            <w:tcW w:w="8480" w:type="dxa"/>
            <w:gridSpan w:val="12"/>
            <w:vAlign w:val="center"/>
          </w:tcPr>
          <w:p w14:paraId="4F05EB02" w14:textId="77777777" w:rsidR="001A64EF" w:rsidRDefault="001A64EF" w:rsidP="002020D8"/>
        </w:tc>
      </w:tr>
      <w:tr w:rsidR="001A64EF" w:rsidRPr="00520D3B" w14:paraId="283C7AB7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38F07E2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412E22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21F12118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2"/>
            <w:vAlign w:val="center"/>
          </w:tcPr>
          <w:p w14:paraId="3A8F5855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4CA36D54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33C7D0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2960289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FEC1F0E" w14:textId="77777777" w:rsidR="001A64EF" w:rsidRDefault="001A64EF" w:rsidP="002020D8"/>
        </w:tc>
        <w:tc>
          <w:tcPr>
            <w:tcW w:w="8480" w:type="dxa"/>
            <w:gridSpan w:val="12"/>
            <w:vAlign w:val="center"/>
          </w:tcPr>
          <w:p w14:paraId="60703B65" w14:textId="77777777" w:rsidR="001A64EF" w:rsidRDefault="001A64EF" w:rsidP="002020D8"/>
        </w:tc>
      </w:tr>
      <w:tr w:rsidR="001A64EF" w:rsidRPr="00520D3B" w14:paraId="3BA4A7AB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4A60EFA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199500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1A01A1F" w14:textId="77777777" w:rsidR="001A64EF" w:rsidRDefault="001A64EF" w:rsidP="006E0531"/>
        </w:tc>
        <w:tc>
          <w:tcPr>
            <w:tcW w:w="8480" w:type="dxa"/>
            <w:gridSpan w:val="12"/>
            <w:vAlign w:val="center"/>
          </w:tcPr>
          <w:p w14:paraId="06170197" w14:textId="77777777" w:rsidR="001A64EF" w:rsidRDefault="001A64EF" w:rsidP="006E0531"/>
        </w:tc>
      </w:tr>
      <w:tr w:rsidR="001A64EF" w:rsidRPr="00520D3B" w14:paraId="284CD5C4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C10C3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26FF2DB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2689B01B" w14:textId="77777777" w:rsidR="001A64EF" w:rsidRDefault="001A64EF" w:rsidP="006E0531"/>
        </w:tc>
        <w:tc>
          <w:tcPr>
            <w:tcW w:w="8480" w:type="dxa"/>
            <w:gridSpan w:val="12"/>
            <w:vAlign w:val="center"/>
          </w:tcPr>
          <w:p w14:paraId="0B35C17F" w14:textId="77777777" w:rsidR="001A64EF" w:rsidRDefault="001A64EF" w:rsidP="006E0531"/>
        </w:tc>
      </w:tr>
      <w:tr w:rsidR="001A64EF" w:rsidRPr="00520D3B" w14:paraId="741BDBE8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6B195A0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5C5D14D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FB36F7" w14:textId="77777777" w:rsidR="001A64EF" w:rsidRDefault="001A64EF" w:rsidP="006E0531"/>
        </w:tc>
        <w:tc>
          <w:tcPr>
            <w:tcW w:w="8480" w:type="dxa"/>
            <w:gridSpan w:val="12"/>
            <w:vAlign w:val="center"/>
          </w:tcPr>
          <w:p w14:paraId="107859DB" w14:textId="77777777" w:rsidR="001A64EF" w:rsidRDefault="001A64EF" w:rsidP="006E0531"/>
        </w:tc>
      </w:tr>
      <w:tr w:rsidR="001A64EF" w:rsidRPr="00520D3B" w14:paraId="4DF0AE17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BD039B5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2E42BA4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0F13ACA" w14:textId="77777777" w:rsidR="001A64EF" w:rsidRDefault="001A64EF" w:rsidP="006E0531"/>
        </w:tc>
        <w:tc>
          <w:tcPr>
            <w:tcW w:w="8480" w:type="dxa"/>
            <w:gridSpan w:val="12"/>
            <w:vAlign w:val="center"/>
          </w:tcPr>
          <w:p w14:paraId="51694108" w14:textId="77777777" w:rsidR="001A64EF" w:rsidRDefault="001A64EF" w:rsidP="006E0531"/>
        </w:tc>
      </w:tr>
      <w:tr w:rsidR="001A64EF" w:rsidRPr="00520D3B" w14:paraId="15EB8809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5538E8F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190D480" w14:textId="77777777" w:rsidR="001A64EF" w:rsidRPr="00751A90" w:rsidRDefault="001A64EF" w:rsidP="006E0531"/>
        </w:tc>
        <w:tc>
          <w:tcPr>
            <w:tcW w:w="8950" w:type="dxa"/>
            <w:gridSpan w:val="16"/>
            <w:noWrap/>
            <w:vAlign w:val="center"/>
          </w:tcPr>
          <w:p w14:paraId="7C34F016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694CC9E1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07CE877B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93034BB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963A281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2"/>
            <w:vAlign w:val="center"/>
          </w:tcPr>
          <w:p w14:paraId="2E5E0E06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32596CDE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E9A470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56458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7B590D9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2"/>
            <w:vAlign w:val="center"/>
          </w:tcPr>
          <w:p w14:paraId="0B82C202" w14:textId="77777777" w:rsidR="001A64EF" w:rsidRDefault="001A64EF" w:rsidP="006E0531"/>
        </w:tc>
      </w:tr>
      <w:tr w:rsidR="001A64EF" w:rsidRPr="00520D3B" w14:paraId="1C33818B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BB24596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1244329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7317A87" w14:textId="77777777" w:rsidR="001A64EF" w:rsidRDefault="001A64EF" w:rsidP="006E0531"/>
        </w:tc>
        <w:tc>
          <w:tcPr>
            <w:tcW w:w="8480" w:type="dxa"/>
            <w:gridSpan w:val="12"/>
            <w:vAlign w:val="center"/>
          </w:tcPr>
          <w:p w14:paraId="60363F9E" w14:textId="77777777" w:rsidR="001A64EF" w:rsidRDefault="001A64EF" w:rsidP="006E0531"/>
        </w:tc>
      </w:tr>
      <w:tr w:rsidR="001A64EF" w:rsidRPr="00520D3B" w14:paraId="61AB6387" w14:textId="77777777" w:rsidTr="003A2AE4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EFD6F9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5BAFA3C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C2A65D9" w14:textId="77777777" w:rsidR="001A64EF" w:rsidRDefault="001A64EF" w:rsidP="006E0531"/>
        </w:tc>
        <w:tc>
          <w:tcPr>
            <w:tcW w:w="8480" w:type="dxa"/>
            <w:gridSpan w:val="12"/>
            <w:vAlign w:val="center"/>
          </w:tcPr>
          <w:p w14:paraId="01923943" w14:textId="77777777" w:rsidR="001A64EF" w:rsidRDefault="001A64EF" w:rsidP="006E0531"/>
        </w:tc>
      </w:tr>
      <w:tr w:rsidR="001A64EF" w:rsidRPr="00520D3B" w14:paraId="7808A9BD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071627FC" w14:textId="77777777" w:rsidR="006D73FF" w:rsidRPr="006D73FF" w:rsidRDefault="00675818" w:rsidP="006D73FF">
            <w:pPr>
              <w:pStyle w:val="berschrift1"/>
            </w:pPr>
            <w:r>
              <w:t>Angebotswertung</w:t>
            </w:r>
          </w:p>
        </w:tc>
      </w:tr>
      <w:tr w:rsidR="006D73FF" w:rsidRPr="00520D3B" w14:paraId="13963A8D" w14:textId="77777777" w:rsidTr="003A2AE4">
        <w:trPr>
          <w:gridAfter w:val="3"/>
          <w:wAfter w:w="172" w:type="dxa"/>
          <w:trHeight w:hRule="exact" w:val="284"/>
        </w:trPr>
        <w:tc>
          <w:tcPr>
            <w:tcW w:w="509" w:type="dxa"/>
            <w:gridSpan w:val="3"/>
            <w:noWrap/>
            <w:tcMar>
              <w:left w:w="28" w:type="dxa"/>
            </w:tcMar>
            <w:vAlign w:val="center"/>
          </w:tcPr>
          <w:p w14:paraId="7F64A487" w14:textId="77777777" w:rsidR="006D73FF" w:rsidRPr="00520D3B" w:rsidRDefault="006D73FF" w:rsidP="007726A9"/>
        </w:tc>
        <w:tc>
          <w:tcPr>
            <w:tcW w:w="9270" w:type="dxa"/>
            <w:gridSpan w:val="19"/>
            <w:noWrap/>
            <w:vAlign w:val="center"/>
          </w:tcPr>
          <w:p w14:paraId="5308CC66" w14:textId="77777777" w:rsidR="006D73FF" w:rsidRPr="00520D3B" w:rsidRDefault="006D73FF" w:rsidP="007726A9">
            <w:r w:rsidRPr="00FB131E">
              <w:t>Kriterien für die Wertung der Haupt- und ggf. Nebenangebote</w:t>
            </w:r>
          </w:p>
        </w:tc>
      </w:tr>
      <w:tr w:rsidR="006D73FF" w:rsidRPr="00520D3B" w14:paraId="57FAFF41" w14:textId="77777777" w:rsidTr="003A2AE4">
        <w:trPr>
          <w:gridAfter w:val="2"/>
          <w:wAfter w:w="126" w:type="dxa"/>
          <w:trHeight w:hRule="exact" w:val="284"/>
        </w:trPr>
        <w:tc>
          <w:tcPr>
            <w:tcW w:w="509" w:type="dxa"/>
            <w:gridSpan w:val="3"/>
            <w:noWrap/>
            <w:tcMar>
              <w:left w:w="28" w:type="dxa"/>
            </w:tcMar>
            <w:vAlign w:val="center"/>
          </w:tcPr>
          <w:p w14:paraId="0550F05E" w14:textId="77777777" w:rsidR="006D73FF" w:rsidRPr="00520D3B" w:rsidRDefault="006D73FF" w:rsidP="007726A9"/>
        </w:tc>
        <w:tc>
          <w:tcPr>
            <w:tcW w:w="341" w:type="dxa"/>
            <w:gridSpan w:val="2"/>
            <w:noWrap/>
            <w:vAlign w:val="center"/>
          </w:tcPr>
          <w:p w14:paraId="0D220205" w14:textId="77777777" w:rsidR="006D73FF" w:rsidRPr="00520D3B" w:rsidRDefault="006D73FF" w:rsidP="007726A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8"/>
            <w:noWrap/>
            <w:vAlign w:val="center"/>
          </w:tcPr>
          <w:p w14:paraId="6CB4324F" w14:textId="77777777" w:rsidR="006D73FF" w:rsidRPr="00520D3B" w:rsidRDefault="006D73FF" w:rsidP="007726A9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37416629" w14:textId="77777777" w:rsidTr="003A2AE4">
        <w:trPr>
          <w:gridAfter w:val="2"/>
          <w:wAfter w:w="126" w:type="dxa"/>
          <w:trHeight w:val="284"/>
        </w:trPr>
        <w:tc>
          <w:tcPr>
            <w:tcW w:w="509" w:type="dxa"/>
            <w:gridSpan w:val="3"/>
            <w:noWrap/>
            <w:tcMar>
              <w:left w:w="28" w:type="dxa"/>
            </w:tcMar>
            <w:vAlign w:val="center"/>
          </w:tcPr>
          <w:p w14:paraId="531F3282" w14:textId="77777777" w:rsidR="006D73FF" w:rsidRPr="00520D3B" w:rsidRDefault="006D73FF" w:rsidP="007726A9"/>
        </w:tc>
        <w:tc>
          <w:tcPr>
            <w:tcW w:w="341" w:type="dxa"/>
            <w:gridSpan w:val="2"/>
            <w:noWrap/>
            <w:vAlign w:val="center"/>
          </w:tcPr>
          <w:p w14:paraId="6EE19385" w14:textId="77777777" w:rsidR="006D73FF" w:rsidRPr="00520D3B" w:rsidRDefault="006D73FF" w:rsidP="007726A9"/>
        </w:tc>
        <w:tc>
          <w:tcPr>
            <w:tcW w:w="8975" w:type="dxa"/>
            <w:gridSpan w:val="18"/>
            <w:noWrap/>
            <w:vAlign w:val="center"/>
          </w:tcPr>
          <w:p w14:paraId="5EE53D8A" w14:textId="77777777" w:rsidR="006D73FF" w:rsidRDefault="006D73FF" w:rsidP="007726A9">
            <w:r>
              <w:t>Der Preis wird aus der Wertungssumme des Angebotes ermittelt.</w:t>
            </w:r>
          </w:p>
          <w:p w14:paraId="1B76CA73" w14:textId="77777777" w:rsidR="006D73FF" w:rsidRPr="00520D3B" w:rsidRDefault="006D73FF" w:rsidP="007726A9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1E4383B7" w14:textId="77777777" w:rsidTr="003A2AE4">
        <w:trPr>
          <w:gridAfter w:val="2"/>
          <w:wAfter w:w="126" w:type="dxa"/>
          <w:trHeight w:hRule="exact" w:val="284"/>
        </w:trPr>
        <w:tc>
          <w:tcPr>
            <w:tcW w:w="509" w:type="dxa"/>
            <w:gridSpan w:val="3"/>
            <w:noWrap/>
            <w:tcMar>
              <w:left w:w="28" w:type="dxa"/>
            </w:tcMar>
            <w:vAlign w:val="center"/>
          </w:tcPr>
          <w:p w14:paraId="62F8F834" w14:textId="77777777" w:rsidR="006D73FF" w:rsidRPr="00520D3B" w:rsidRDefault="006D73FF" w:rsidP="007726A9"/>
        </w:tc>
        <w:tc>
          <w:tcPr>
            <w:tcW w:w="341" w:type="dxa"/>
            <w:gridSpan w:val="2"/>
            <w:noWrap/>
            <w:vAlign w:val="center"/>
          </w:tcPr>
          <w:p w14:paraId="0456BD68" w14:textId="77777777" w:rsidR="006D73FF" w:rsidRPr="00520D3B" w:rsidRDefault="006D73FF" w:rsidP="007726A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8"/>
            <w:noWrap/>
            <w:vAlign w:val="center"/>
          </w:tcPr>
          <w:p w14:paraId="0EAD0272" w14:textId="77777777" w:rsidR="006D73FF" w:rsidRPr="00AB647F" w:rsidRDefault="006D73FF" w:rsidP="007726A9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047B9F6E" w14:textId="77777777" w:rsidTr="003A2AE4">
        <w:trPr>
          <w:gridAfter w:val="3"/>
          <w:wAfter w:w="172" w:type="dxa"/>
          <w:trHeight w:val="397"/>
        </w:trPr>
        <w:tc>
          <w:tcPr>
            <w:tcW w:w="509" w:type="dxa"/>
            <w:gridSpan w:val="3"/>
            <w:noWrap/>
            <w:tcMar>
              <w:left w:w="28" w:type="dxa"/>
            </w:tcMar>
            <w:vAlign w:val="center"/>
          </w:tcPr>
          <w:p w14:paraId="1F20D514" w14:textId="77777777" w:rsidR="006D73FF" w:rsidRDefault="006D73FF" w:rsidP="007726A9">
            <w:pPr>
              <w:rPr>
                <w:b/>
              </w:rPr>
            </w:pPr>
          </w:p>
        </w:tc>
        <w:tc>
          <w:tcPr>
            <w:tcW w:w="9270" w:type="dxa"/>
            <w:gridSpan w:val="19"/>
            <w:noWrap/>
            <w:vAlign w:val="center"/>
          </w:tcPr>
          <w:p w14:paraId="499B32B0" w14:textId="77777777" w:rsidR="006D73FF" w:rsidRDefault="006D73FF" w:rsidP="007726A9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61F45C48" w14:textId="77777777" w:rsidR="006D73FF" w:rsidRDefault="006D73FF" w:rsidP="007726A9"/>
          <w:p w14:paraId="768527E5" w14:textId="77777777" w:rsidR="006D73FF" w:rsidRDefault="006D73FF" w:rsidP="007726A9"/>
          <w:p w14:paraId="6D58720D" w14:textId="77777777" w:rsidR="006D73FF" w:rsidRDefault="006D73FF" w:rsidP="007726A9"/>
          <w:p w14:paraId="751C5248" w14:textId="77777777" w:rsidR="006D73FF" w:rsidRDefault="006D73FF" w:rsidP="007726A9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5A8D9435" w14:textId="77777777" w:rsidR="006D73FF" w:rsidRDefault="006D73FF" w:rsidP="007726A9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365ACAE2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15A00133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474B2343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4261345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53BE2FBB" w14:textId="77777777" w:rsidR="001A64EF" w:rsidRDefault="0092352B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6"/>
            <w:noWrap/>
            <w:vAlign w:val="center"/>
          </w:tcPr>
          <w:p w14:paraId="423A07D4" w14:textId="77777777" w:rsidR="001A64EF" w:rsidRDefault="00262E43" w:rsidP="00520D3B">
            <w:r>
              <w:t>Per Mail</w:t>
            </w:r>
            <w:r w:rsidR="001A64EF">
              <w:t xml:space="preserve"> in Textform.</w:t>
            </w:r>
          </w:p>
        </w:tc>
      </w:tr>
      <w:tr w:rsidR="001A64EF" w:rsidRPr="00520D3B" w14:paraId="7C1E8F04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894939D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66EFB271" w14:textId="77777777" w:rsidR="001A64EF" w:rsidRPr="00520D3B" w:rsidRDefault="0092352B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6"/>
            <w:noWrap/>
            <w:vAlign w:val="center"/>
          </w:tcPr>
          <w:p w14:paraId="149D9309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3E61B4BA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B6188F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27D10131" w14:textId="77777777" w:rsidR="001A64EF" w:rsidRPr="00520D3B" w:rsidRDefault="0092352B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6"/>
            <w:noWrap/>
            <w:vAlign w:val="center"/>
          </w:tcPr>
          <w:p w14:paraId="18277FE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2781F66A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5F232E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6DD56CDB" w14:textId="77777777" w:rsidR="001A64EF" w:rsidRPr="00520D3B" w:rsidRDefault="0092352B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6"/>
            <w:noWrap/>
            <w:vAlign w:val="center"/>
          </w:tcPr>
          <w:p w14:paraId="2FBE02E6" w14:textId="77777777" w:rsidR="001A64EF" w:rsidRDefault="001A64EF" w:rsidP="00A250A6">
            <w:r>
              <w:t>schriftlich.</w:t>
            </w:r>
          </w:p>
        </w:tc>
      </w:tr>
      <w:tr w:rsidR="003E7E5A" w:rsidRPr="0009487C" w14:paraId="39B03ECA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3FD71793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24EB7FB5" w14:textId="77777777" w:rsidTr="003A2AE4">
        <w:trPr>
          <w:gridAfter w:val="1"/>
          <w:wAfter w:w="23" w:type="dxa"/>
          <w:trHeight w:val="421"/>
        </w:trPr>
        <w:tc>
          <w:tcPr>
            <w:tcW w:w="521" w:type="dxa"/>
            <w:gridSpan w:val="4"/>
            <w:vMerge w:val="restart"/>
            <w:noWrap/>
            <w:tcMar>
              <w:left w:w="28" w:type="dxa"/>
            </w:tcMar>
          </w:tcPr>
          <w:p w14:paraId="3965A3CD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7" w:type="dxa"/>
            <w:gridSpan w:val="20"/>
            <w:noWrap/>
            <w:vAlign w:val="center"/>
          </w:tcPr>
          <w:p w14:paraId="0B49AFD7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0BF2CF8E" w14:textId="77777777" w:rsidTr="003A2AE4">
        <w:trPr>
          <w:gridAfter w:val="1"/>
          <w:wAfter w:w="23" w:type="dxa"/>
          <w:trHeight w:val="421"/>
        </w:trPr>
        <w:tc>
          <w:tcPr>
            <w:tcW w:w="521" w:type="dxa"/>
            <w:gridSpan w:val="4"/>
            <w:vMerge/>
            <w:noWrap/>
            <w:tcMar>
              <w:left w:w="28" w:type="dxa"/>
            </w:tcMar>
          </w:tcPr>
          <w:p w14:paraId="798F09DC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7" w:type="dxa"/>
            <w:gridSpan w:val="20"/>
            <w:noWrap/>
            <w:vAlign w:val="center"/>
          </w:tcPr>
          <w:p w14:paraId="7F7A253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41922127" w14:textId="77777777" w:rsidTr="003A2AE4">
        <w:trPr>
          <w:gridAfter w:val="1"/>
          <w:wAfter w:w="23" w:type="dxa"/>
          <w:trHeight w:val="679"/>
        </w:trPr>
        <w:tc>
          <w:tcPr>
            <w:tcW w:w="521" w:type="dxa"/>
            <w:gridSpan w:val="4"/>
            <w:vMerge/>
            <w:noWrap/>
            <w:tcMar>
              <w:left w:w="28" w:type="dxa"/>
            </w:tcMar>
          </w:tcPr>
          <w:p w14:paraId="7D1137F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7" w:type="dxa"/>
            <w:gridSpan w:val="20"/>
            <w:noWrap/>
            <w:vAlign w:val="center"/>
          </w:tcPr>
          <w:p w14:paraId="189C5C6B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0A324AF0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</w:tcPr>
          <w:p w14:paraId="1E0EBC6C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365F3A40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8" w:type="dxa"/>
            <w:gridSpan w:val="15"/>
            <w:vAlign w:val="center"/>
          </w:tcPr>
          <w:p w14:paraId="7E4A79D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5E3809DC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</w:tcPr>
          <w:p w14:paraId="4671947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0E5919FC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0B4684FC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6" w:type="dxa"/>
            <w:gridSpan w:val="10"/>
            <w:vMerge w:val="restart"/>
            <w:vAlign w:val="center"/>
          </w:tcPr>
          <w:p w14:paraId="2B68600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752E0520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</w:tcPr>
          <w:p w14:paraId="26DF34A9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5BF3F4E9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39076D5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6" w:type="dxa"/>
            <w:gridSpan w:val="10"/>
            <w:vMerge/>
            <w:vAlign w:val="center"/>
          </w:tcPr>
          <w:p w14:paraId="6CFB064F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0C0AB6BD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</w:tcPr>
          <w:p w14:paraId="0187835B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6C6EEBC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58C1705F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6" w:type="dxa"/>
            <w:gridSpan w:val="10"/>
            <w:vMerge/>
            <w:vAlign w:val="center"/>
          </w:tcPr>
          <w:p w14:paraId="1000DC2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71D9448D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</w:tcPr>
          <w:p w14:paraId="121119B9" w14:textId="77777777" w:rsidR="003E7E5A" w:rsidRPr="00EB3AE5" w:rsidRDefault="003E7E5A" w:rsidP="00EB3AE5"/>
        </w:tc>
        <w:tc>
          <w:tcPr>
            <w:tcW w:w="9407" w:type="dxa"/>
            <w:gridSpan w:val="20"/>
            <w:noWrap/>
            <w:vAlign w:val="center"/>
          </w:tcPr>
          <w:p w14:paraId="3514965D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510AA948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727BC1A" w14:textId="77777777" w:rsidR="003E7E5A" w:rsidRPr="00EB3AE5" w:rsidRDefault="003E7E5A" w:rsidP="00520D3B"/>
        </w:tc>
        <w:tc>
          <w:tcPr>
            <w:tcW w:w="9407" w:type="dxa"/>
            <w:gridSpan w:val="20"/>
            <w:noWrap/>
            <w:vAlign w:val="center"/>
          </w:tcPr>
          <w:p w14:paraId="0A67F40F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70C0FE96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10D1416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0DC85D2C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3" w:type="dxa"/>
            <w:gridSpan w:val="9"/>
            <w:vAlign w:val="center"/>
          </w:tcPr>
          <w:p w14:paraId="5AAB17E8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3F9EFDD6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F3C27E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40793B4F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3" w:type="dxa"/>
            <w:gridSpan w:val="9"/>
            <w:vAlign w:val="center"/>
          </w:tcPr>
          <w:p w14:paraId="05E50FE2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73F2E050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17CBF13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39BB2EEB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3" w:type="dxa"/>
            <w:gridSpan w:val="9"/>
            <w:vAlign w:val="center"/>
          </w:tcPr>
          <w:p w14:paraId="5D03C03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0FB4BBB3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7945C7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21AB2CCD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3" w:type="dxa"/>
            <w:gridSpan w:val="9"/>
            <w:vAlign w:val="center"/>
          </w:tcPr>
          <w:p w14:paraId="3EE26E78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4E3761D4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3918E28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22075CFD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4" w:type="dxa"/>
            <w:gridSpan w:val="7"/>
            <w:vAlign w:val="center"/>
          </w:tcPr>
          <w:p w14:paraId="0F872231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5A3044A9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DB0EC6A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7" w:type="dxa"/>
            <w:gridSpan w:val="20"/>
            <w:noWrap/>
            <w:vAlign w:val="center"/>
          </w:tcPr>
          <w:p w14:paraId="476A75A6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65AE1512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08C6DBB1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7" w:type="dxa"/>
            <w:gridSpan w:val="20"/>
            <w:noWrap/>
            <w:vAlign w:val="center"/>
          </w:tcPr>
          <w:p w14:paraId="4FE6D60A" w14:textId="77777777" w:rsidR="003E7E5A" w:rsidRPr="00520D3B" w:rsidRDefault="003E7E5A" w:rsidP="00BC546E"/>
        </w:tc>
      </w:tr>
      <w:tr w:rsidR="003E7E5A" w:rsidRPr="00E44B1B" w14:paraId="701B3279" w14:textId="77777777" w:rsidTr="003A2AE4">
        <w:trPr>
          <w:gridAfter w:val="1"/>
          <w:wAfter w:w="23" w:type="dxa"/>
          <w:trHeight w:val="140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26B52C4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7" w:type="dxa"/>
            <w:gridSpan w:val="20"/>
            <w:noWrap/>
            <w:vAlign w:val="center"/>
          </w:tcPr>
          <w:p w14:paraId="4A531360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793A2F17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5E6C3BAC" w14:textId="38C506F4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 (Nachprüfungsstell</w:t>
            </w:r>
            <w:r w:rsidR="00F56CFE">
              <w:t>e</w:t>
            </w:r>
            <w:r w:rsidRPr="00E44B1B">
              <w:t>):</w:t>
            </w:r>
          </w:p>
        </w:tc>
      </w:tr>
      <w:tr w:rsidR="003E7E5A" w:rsidRPr="00520D3B" w14:paraId="0C1BF5F0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82D7DFD" w14:textId="77777777" w:rsidR="003E7E5A" w:rsidRPr="00520D3B" w:rsidRDefault="003E7E5A" w:rsidP="00A16EED"/>
        </w:tc>
        <w:tc>
          <w:tcPr>
            <w:tcW w:w="9407" w:type="dxa"/>
            <w:gridSpan w:val="20"/>
            <w:noWrap/>
            <w:vAlign w:val="center"/>
          </w:tcPr>
          <w:p w14:paraId="14473DD6" w14:textId="77777777" w:rsidR="003E7E5A" w:rsidRPr="00520D3B" w:rsidRDefault="003E7E5A" w:rsidP="00A16EED"/>
        </w:tc>
      </w:tr>
      <w:tr w:rsidR="003E7E5A" w:rsidRPr="00520D3B" w14:paraId="748C1B9F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7B6BEB2" w14:textId="77777777" w:rsidR="003E7E5A" w:rsidRPr="00520D3B" w:rsidRDefault="003E7E5A" w:rsidP="00A16EED"/>
        </w:tc>
        <w:tc>
          <w:tcPr>
            <w:tcW w:w="9407" w:type="dxa"/>
            <w:gridSpan w:val="20"/>
            <w:noWrap/>
            <w:vAlign w:val="center"/>
          </w:tcPr>
          <w:p w14:paraId="28BE8995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30B0E795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0DB0F96D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595D8A36" w14:textId="77777777" w:rsidR="003E7E5A" w:rsidRPr="00520D3B" w:rsidRDefault="003E7E5A" w:rsidP="00A16EED"/>
        </w:tc>
      </w:tr>
      <w:tr w:rsidR="003E7E5A" w:rsidRPr="00520D3B" w14:paraId="790D0ADB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E0C9314" w14:textId="77777777" w:rsidR="003E7E5A" w:rsidRPr="00520D3B" w:rsidRDefault="003E7E5A" w:rsidP="00520D3B"/>
        </w:tc>
        <w:tc>
          <w:tcPr>
            <w:tcW w:w="9407" w:type="dxa"/>
            <w:gridSpan w:val="20"/>
            <w:noWrap/>
            <w:vAlign w:val="center"/>
          </w:tcPr>
          <w:p w14:paraId="03734AE6" w14:textId="77777777" w:rsidR="003E7E5A" w:rsidRPr="00520D3B" w:rsidRDefault="003E7E5A" w:rsidP="00520D3B"/>
        </w:tc>
      </w:tr>
      <w:tr w:rsidR="003E7E5A" w:rsidRPr="00E44B1B" w14:paraId="66B0B166" w14:textId="77777777" w:rsidTr="003A2AE4">
        <w:trPr>
          <w:gridAfter w:val="1"/>
          <w:wAfter w:w="23" w:type="dxa"/>
          <w:trHeight w:val="397"/>
        </w:trPr>
        <w:tc>
          <w:tcPr>
            <w:tcW w:w="9928" w:type="dxa"/>
            <w:gridSpan w:val="24"/>
            <w:noWrap/>
            <w:tcMar>
              <w:left w:w="28" w:type="dxa"/>
            </w:tcMar>
            <w:vAlign w:val="center"/>
          </w:tcPr>
          <w:p w14:paraId="04666155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729A154" w14:textId="77777777" w:rsidTr="003A2AE4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39286C0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7" w:type="dxa"/>
            <w:gridSpan w:val="20"/>
            <w:noWrap/>
            <w:vAlign w:val="center"/>
          </w:tcPr>
          <w:p w14:paraId="47482E6B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531EE0EA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120B1" w14:textId="77777777" w:rsidR="00057045" w:rsidRDefault="00057045">
      <w:r>
        <w:separator/>
      </w:r>
    </w:p>
    <w:p w14:paraId="35900310" w14:textId="77777777" w:rsidR="00057045" w:rsidRDefault="00057045"/>
    <w:p w14:paraId="70D251B4" w14:textId="77777777" w:rsidR="00057045" w:rsidRDefault="00057045"/>
  </w:endnote>
  <w:endnote w:type="continuationSeparator" w:id="0">
    <w:p w14:paraId="30659436" w14:textId="77777777" w:rsidR="00057045" w:rsidRDefault="00057045">
      <w:r>
        <w:continuationSeparator/>
      </w:r>
    </w:p>
    <w:p w14:paraId="43F3B77B" w14:textId="77777777" w:rsidR="00057045" w:rsidRDefault="00057045"/>
    <w:p w14:paraId="77D2B7AE" w14:textId="77777777" w:rsidR="00057045" w:rsidRDefault="000570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7726A9" w:rsidRPr="00D6072E" w14:paraId="1150F7C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5A64755B" w14:textId="77777777" w:rsidR="007726A9" w:rsidRPr="00D6072E" w:rsidRDefault="007726A9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5AF7064A" w14:textId="77777777" w:rsidR="007726A9" w:rsidRPr="00D6072E" w:rsidRDefault="007726A9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51B923BE" w14:textId="77777777" w:rsidR="007726A9" w:rsidRPr="00D6072E" w:rsidRDefault="007726A9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469D0837" w14:textId="77777777" w:rsidR="007726A9" w:rsidRPr="00D6072E" w:rsidRDefault="007726A9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663C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663C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A3F5ACC" w14:textId="77777777" w:rsidR="007726A9" w:rsidRPr="00AD584D" w:rsidRDefault="007726A9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4E532" w14:textId="77777777" w:rsidR="00057045" w:rsidRDefault="00057045">
      <w:r>
        <w:separator/>
      </w:r>
    </w:p>
    <w:p w14:paraId="34699165" w14:textId="77777777" w:rsidR="00057045" w:rsidRDefault="00057045"/>
    <w:p w14:paraId="50FBAE8D" w14:textId="77777777" w:rsidR="00057045" w:rsidRDefault="00057045"/>
  </w:footnote>
  <w:footnote w:type="continuationSeparator" w:id="0">
    <w:p w14:paraId="387BC755" w14:textId="77777777" w:rsidR="00057045" w:rsidRDefault="00057045">
      <w:r>
        <w:continuationSeparator/>
      </w:r>
    </w:p>
    <w:p w14:paraId="7F9AC8D7" w14:textId="77777777" w:rsidR="00057045" w:rsidRDefault="00057045"/>
    <w:p w14:paraId="7017CC73" w14:textId="77777777" w:rsidR="00057045" w:rsidRDefault="000570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AA570" w14:textId="77777777" w:rsidR="007726A9" w:rsidRDefault="007726A9"/>
  <w:p w14:paraId="1FA9A30A" w14:textId="77777777" w:rsidR="007726A9" w:rsidRDefault="007726A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6BFB" w14:textId="77777777" w:rsidR="007726A9" w:rsidRDefault="007726A9">
    <w:pPr>
      <w:pStyle w:val="Kopfzeile"/>
    </w:pPr>
    <w:r w:rsidRPr="00251FA7">
      <w:t>2</w:t>
    </w:r>
    <w:r>
      <w:t>11</w:t>
    </w:r>
  </w:p>
  <w:p w14:paraId="634542FD" w14:textId="77777777" w:rsidR="007726A9" w:rsidRDefault="007726A9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09057614">
    <w:abstractNumId w:val="2"/>
  </w:num>
  <w:num w:numId="2" w16cid:durableId="1361856472">
    <w:abstractNumId w:val="7"/>
  </w:num>
  <w:num w:numId="3" w16cid:durableId="169682327">
    <w:abstractNumId w:val="10"/>
  </w:num>
  <w:num w:numId="4" w16cid:durableId="65349206">
    <w:abstractNumId w:val="22"/>
  </w:num>
  <w:num w:numId="5" w16cid:durableId="381683608">
    <w:abstractNumId w:val="13"/>
  </w:num>
  <w:num w:numId="6" w16cid:durableId="1311057892">
    <w:abstractNumId w:val="4"/>
  </w:num>
  <w:num w:numId="7" w16cid:durableId="1217662888">
    <w:abstractNumId w:val="17"/>
  </w:num>
  <w:num w:numId="8" w16cid:durableId="2103212840">
    <w:abstractNumId w:val="12"/>
  </w:num>
  <w:num w:numId="9" w16cid:durableId="1685159282">
    <w:abstractNumId w:val="21"/>
  </w:num>
  <w:num w:numId="10" w16cid:durableId="609777747">
    <w:abstractNumId w:val="6"/>
  </w:num>
  <w:num w:numId="11" w16cid:durableId="2038459824">
    <w:abstractNumId w:val="16"/>
  </w:num>
  <w:num w:numId="12" w16cid:durableId="654726716">
    <w:abstractNumId w:val="16"/>
  </w:num>
  <w:num w:numId="13" w16cid:durableId="947933866">
    <w:abstractNumId w:val="16"/>
  </w:num>
  <w:num w:numId="14" w16cid:durableId="2142262445">
    <w:abstractNumId w:val="16"/>
  </w:num>
  <w:num w:numId="15" w16cid:durableId="1171917444">
    <w:abstractNumId w:val="16"/>
  </w:num>
  <w:num w:numId="16" w16cid:durableId="1522207063">
    <w:abstractNumId w:val="3"/>
  </w:num>
  <w:num w:numId="17" w16cid:durableId="329254666">
    <w:abstractNumId w:val="3"/>
  </w:num>
  <w:num w:numId="18" w16cid:durableId="1644429640">
    <w:abstractNumId w:val="18"/>
  </w:num>
  <w:num w:numId="19" w16cid:durableId="697975763">
    <w:abstractNumId w:val="1"/>
  </w:num>
  <w:num w:numId="20" w16cid:durableId="1677731530">
    <w:abstractNumId w:val="11"/>
  </w:num>
  <w:num w:numId="21" w16cid:durableId="912816650">
    <w:abstractNumId w:val="15"/>
  </w:num>
  <w:num w:numId="22" w16cid:durableId="1346052029">
    <w:abstractNumId w:val="8"/>
  </w:num>
  <w:num w:numId="23" w16cid:durableId="1121193680">
    <w:abstractNumId w:val="19"/>
  </w:num>
  <w:num w:numId="24" w16cid:durableId="1232934347">
    <w:abstractNumId w:val="5"/>
  </w:num>
  <w:num w:numId="25" w16cid:durableId="1887526656">
    <w:abstractNumId w:val="20"/>
  </w:num>
  <w:num w:numId="26" w16cid:durableId="1186215469">
    <w:abstractNumId w:val="14"/>
  </w:num>
  <w:num w:numId="27" w16cid:durableId="1707410750">
    <w:abstractNumId w:val="0"/>
  </w:num>
  <w:num w:numId="28" w16cid:durableId="1584483815">
    <w:abstractNumId w:val="9"/>
  </w:num>
  <w:num w:numId="29" w16cid:durableId="918175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4FA0"/>
    <w:rsid w:val="00056E5B"/>
    <w:rsid w:val="00057045"/>
    <w:rsid w:val="00072574"/>
    <w:rsid w:val="0008020D"/>
    <w:rsid w:val="00081305"/>
    <w:rsid w:val="0009487C"/>
    <w:rsid w:val="00096FC8"/>
    <w:rsid w:val="000A42AA"/>
    <w:rsid w:val="000B2BDE"/>
    <w:rsid w:val="000C135E"/>
    <w:rsid w:val="000C69C4"/>
    <w:rsid w:val="000E2231"/>
    <w:rsid w:val="000E27BF"/>
    <w:rsid w:val="000E61F1"/>
    <w:rsid w:val="000F24B0"/>
    <w:rsid w:val="000F2E80"/>
    <w:rsid w:val="000F3FA7"/>
    <w:rsid w:val="000F7AE4"/>
    <w:rsid w:val="001028D9"/>
    <w:rsid w:val="00103E6A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8773B"/>
    <w:rsid w:val="00194BCF"/>
    <w:rsid w:val="00197F5D"/>
    <w:rsid w:val="001A414F"/>
    <w:rsid w:val="001A6205"/>
    <w:rsid w:val="001A64EF"/>
    <w:rsid w:val="001B705C"/>
    <w:rsid w:val="001C509D"/>
    <w:rsid w:val="001C5934"/>
    <w:rsid w:val="001D401F"/>
    <w:rsid w:val="001D5063"/>
    <w:rsid w:val="001E0C92"/>
    <w:rsid w:val="001E0E8A"/>
    <w:rsid w:val="001E55CE"/>
    <w:rsid w:val="001F47CC"/>
    <w:rsid w:val="001F5D6D"/>
    <w:rsid w:val="002020D8"/>
    <w:rsid w:val="002077F5"/>
    <w:rsid w:val="0021144E"/>
    <w:rsid w:val="00217454"/>
    <w:rsid w:val="0022008D"/>
    <w:rsid w:val="00224704"/>
    <w:rsid w:val="00224B21"/>
    <w:rsid w:val="00230EF1"/>
    <w:rsid w:val="00235CFA"/>
    <w:rsid w:val="00240E87"/>
    <w:rsid w:val="002469C6"/>
    <w:rsid w:val="002517FD"/>
    <w:rsid w:val="00251FA7"/>
    <w:rsid w:val="002538F5"/>
    <w:rsid w:val="002613CA"/>
    <w:rsid w:val="00262E43"/>
    <w:rsid w:val="00263542"/>
    <w:rsid w:val="00270316"/>
    <w:rsid w:val="00272DE9"/>
    <w:rsid w:val="002748DF"/>
    <w:rsid w:val="00275337"/>
    <w:rsid w:val="00275FEE"/>
    <w:rsid w:val="00285AE2"/>
    <w:rsid w:val="002868DB"/>
    <w:rsid w:val="00286B1B"/>
    <w:rsid w:val="00293711"/>
    <w:rsid w:val="002A07C6"/>
    <w:rsid w:val="002A5204"/>
    <w:rsid w:val="002A6065"/>
    <w:rsid w:val="002A6640"/>
    <w:rsid w:val="002A6900"/>
    <w:rsid w:val="002B0BC9"/>
    <w:rsid w:val="002B0BF2"/>
    <w:rsid w:val="002B5EC9"/>
    <w:rsid w:val="002C05CA"/>
    <w:rsid w:val="002C0F7B"/>
    <w:rsid w:val="002C1735"/>
    <w:rsid w:val="002C403D"/>
    <w:rsid w:val="002C61D0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302590"/>
    <w:rsid w:val="00303EB6"/>
    <w:rsid w:val="003042CB"/>
    <w:rsid w:val="0031054A"/>
    <w:rsid w:val="0031099F"/>
    <w:rsid w:val="00312DED"/>
    <w:rsid w:val="0031358C"/>
    <w:rsid w:val="00314E5E"/>
    <w:rsid w:val="00324B11"/>
    <w:rsid w:val="00327698"/>
    <w:rsid w:val="00332936"/>
    <w:rsid w:val="00336261"/>
    <w:rsid w:val="003364C5"/>
    <w:rsid w:val="00336901"/>
    <w:rsid w:val="0033736C"/>
    <w:rsid w:val="00343159"/>
    <w:rsid w:val="00346B69"/>
    <w:rsid w:val="00347255"/>
    <w:rsid w:val="003552CC"/>
    <w:rsid w:val="00355514"/>
    <w:rsid w:val="00361E66"/>
    <w:rsid w:val="00362A49"/>
    <w:rsid w:val="003656D8"/>
    <w:rsid w:val="00366E47"/>
    <w:rsid w:val="00367EE7"/>
    <w:rsid w:val="0037011E"/>
    <w:rsid w:val="00374977"/>
    <w:rsid w:val="00374CFE"/>
    <w:rsid w:val="00377B16"/>
    <w:rsid w:val="00384732"/>
    <w:rsid w:val="003902E4"/>
    <w:rsid w:val="0039581D"/>
    <w:rsid w:val="003A1532"/>
    <w:rsid w:val="003A2414"/>
    <w:rsid w:val="003A2AE4"/>
    <w:rsid w:val="003A36E9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3040D"/>
    <w:rsid w:val="0043175F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CC4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A2FDD"/>
    <w:rsid w:val="004B0DDB"/>
    <w:rsid w:val="004B1E05"/>
    <w:rsid w:val="004B75EC"/>
    <w:rsid w:val="004C5609"/>
    <w:rsid w:val="004D36E6"/>
    <w:rsid w:val="004E2885"/>
    <w:rsid w:val="004E3711"/>
    <w:rsid w:val="005000DE"/>
    <w:rsid w:val="005008AE"/>
    <w:rsid w:val="0050306C"/>
    <w:rsid w:val="005055F5"/>
    <w:rsid w:val="00520D3B"/>
    <w:rsid w:val="005234ED"/>
    <w:rsid w:val="00525F1E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70C55"/>
    <w:rsid w:val="005712F2"/>
    <w:rsid w:val="00573601"/>
    <w:rsid w:val="00576C66"/>
    <w:rsid w:val="00576D5A"/>
    <w:rsid w:val="00586235"/>
    <w:rsid w:val="0058666D"/>
    <w:rsid w:val="00587299"/>
    <w:rsid w:val="00591B5C"/>
    <w:rsid w:val="005A5216"/>
    <w:rsid w:val="005A730A"/>
    <w:rsid w:val="005B0FD1"/>
    <w:rsid w:val="005B7CC0"/>
    <w:rsid w:val="005C41DA"/>
    <w:rsid w:val="005C5D44"/>
    <w:rsid w:val="005C66EC"/>
    <w:rsid w:val="005C78FC"/>
    <w:rsid w:val="005C7D6D"/>
    <w:rsid w:val="005D7262"/>
    <w:rsid w:val="005D77BD"/>
    <w:rsid w:val="005E103F"/>
    <w:rsid w:val="005E3E96"/>
    <w:rsid w:val="005E44BC"/>
    <w:rsid w:val="005E5814"/>
    <w:rsid w:val="005E6098"/>
    <w:rsid w:val="005F32A5"/>
    <w:rsid w:val="005F41CD"/>
    <w:rsid w:val="005F4568"/>
    <w:rsid w:val="00602F09"/>
    <w:rsid w:val="00605249"/>
    <w:rsid w:val="00605DD3"/>
    <w:rsid w:val="00606550"/>
    <w:rsid w:val="00611EE5"/>
    <w:rsid w:val="00612AA7"/>
    <w:rsid w:val="00614636"/>
    <w:rsid w:val="00614CF8"/>
    <w:rsid w:val="00616869"/>
    <w:rsid w:val="006168F7"/>
    <w:rsid w:val="00617AB5"/>
    <w:rsid w:val="0062037B"/>
    <w:rsid w:val="00620B10"/>
    <w:rsid w:val="00623846"/>
    <w:rsid w:val="00627FE6"/>
    <w:rsid w:val="00630DC2"/>
    <w:rsid w:val="00640260"/>
    <w:rsid w:val="00642B17"/>
    <w:rsid w:val="00643351"/>
    <w:rsid w:val="006454C7"/>
    <w:rsid w:val="0066119D"/>
    <w:rsid w:val="00667DCD"/>
    <w:rsid w:val="00674897"/>
    <w:rsid w:val="00674A7C"/>
    <w:rsid w:val="00675818"/>
    <w:rsid w:val="006907A5"/>
    <w:rsid w:val="00694187"/>
    <w:rsid w:val="00694431"/>
    <w:rsid w:val="006971DA"/>
    <w:rsid w:val="006A1452"/>
    <w:rsid w:val="006A5AED"/>
    <w:rsid w:val="006A5D4D"/>
    <w:rsid w:val="006B28BB"/>
    <w:rsid w:val="006B44D2"/>
    <w:rsid w:val="006B7CF1"/>
    <w:rsid w:val="006C66CB"/>
    <w:rsid w:val="006D70A3"/>
    <w:rsid w:val="006D73FF"/>
    <w:rsid w:val="006E0531"/>
    <w:rsid w:val="006E2644"/>
    <w:rsid w:val="006E7D03"/>
    <w:rsid w:val="006F058B"/>
    <w:rsid w:val="006F1A52"/>
    <w:rsid w:val="006F1F65"/>
    <w:rsid w:val="006F2C87"/>
    <w:rsid w:val="006F46F3"/>
    <w:rsid w:val="006F4F17"/>
    <w:rsid w:val="00711139"/>
    <w:rsid w:val="007146C4"/>
    <w:rsid w:val="00717FE3"/>
    <w:rsid w:val="007272ED"/>
    <w:rsid w:val="0073099A"/>
    <w:rsid w:val="00734EDE"/>
    <w:rsid w:val="007378AC"/>
    <w:rsid w:val="00745903"/>
    <w:rsid w:val="00751C7C"/>
    <w:rsid w:val="00760851"/>
    <w:rsid w:val="00761CB4"/>
    <w:rsid w:val="007633C2"/>
    <w:rsid w:val="00766B7A"/>
    <w:rsid w:val="007726A9"/>
    <w:rsid w:val="0078009A"/>
    <w:rsid w:val="0078194F"/>
    <w:rsid w:val="00796756"/>
    <w:rsid w:val="00797AE3"/>
    <w:rsid w:val="007A44F4"/>
    <w:rsid w:val="007A46E0"/>
    <w:rsid w:val="007A5612"/>
    <w:rsid w:val="007B6485"/>
    <w:rsid w:val="007B65FA"/>
    <w:rsid w:val="007D7C35"/>
    <w:rsid w:val="007E3A25"/>
    <w:rsid w:val="007E51AB"/>
    <w:rsid w:val="007E75E9"/>
    <w:rsid w:val="007F5207"/>
    <w:rsid w:val="007F6278"/>
    <w:rsid w:val="0080077B"/>
    <w:rsid w:val="00800ED1"/>
    <w:rsid w:val="008127FC"/>
    <w:rsid w:val="00813DE8"/>
    <w:rsid w:val="0081768A"/>
    <w:rsid w:val="00821BBE"/>
    <w:rsid w:val="00832C2B"/>
    <w:rsid w:val="008371BD"/>
    <w:rsid w:val="008528B0"/>
    <w:rsid w:val="00865368"/>
    <w:rsid w:val="00866450"/>
    <w:rsid w:val="00866AA4"/>
    <w:rsid w:val="008673A6"/>
    <w:rsid w:val="00871EAF"/>
    <w:rsid w:val="00875C3F"/>
    <w:rsid w:val="00882D6E"/>
    <w:rsid w:val="0088450A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52AA"/>
    <w:rsid w:val="008F6547"/>
    <w:rsid w:val="008F68CB"/>
    <w:rsid w:val="008F7380"/>
    <w:rsid w:val="00905B2B"/>
    <w:rsid w:val="00910F0B"/>
    <w:rsid w:val="00911621"/>
    <w:rsid w:val="0092027E"/>
    <w:rsid w:val="0092352B"/>
    <w:rsid w:val="0092441E"/>
    <w:rsid w:val="00927092"/>
    <w:rsid w:val="00927236"/>
    <w:rsid w:val="00937BB8"/>
    <w:rsid w:val="00942F38"/>
    <w:rsid w:val="00954D7D"/>
    <w:rsid w:val="00956111"/>
    <w:rsid w:val="00956322"/>
    <w:rsid w:val="00962412"/>
    <w:rsid w:val="00963FFC"/>
    <w:rsid w:val="00970D5A"/>
    <w:rsid w:val="00970DC7"/>
    <w:rsid w:val="0097166A"/>
    <w:rsid w:val="00974A2D"/>
    <w:rsid w:val="0099679F"/>
    <w:rsid w:val="009A214D"/>
    <w:rsid w:val="009A3215"/>
    <w:rsid w:val="009A3D4E"/>
    <w:rsid w:val="009B5231"/>
    <w:rsid w:val="009C14BE"/>
    <w:rsid w:val="009C40B4"/>
    <w:rsid w:val="009C76AC"/>
    <w:rsid w:val="009D4C9D"/>
    <w:rsid w:val="009D552B"/>
    <w:rsid w:val="009F185E"/>
    <w:rsid w:val="009F331A"/>
    <w:rsid w:val="009F3F45"/>
    <w:rsid w:val="00A00860"/>
    <w:rsid w:val="00A00872"/>
    <w:rsid w:val="00A03CD0"/>
    <w:rsid w:val="00A05603"/>
    <w:rsid w:val="00A068BC"/>
    <w:rsid w:val="00A07357"/>
    <w:rsid w:val="00A16EED"/>
    <w:rsid w:val="00A16F0D"/>
    <w:rsid w:val="00A20980"/>
    <w:rsid w:val="00A250A6"/>
    <w:rsid w:val="00A25D0A"/>
    <w:rsid w:val="00A32B2D"/>
    <w:rsid w:val="00A37F0D"/>
    <w:rsid w:val="00A50735"/>
    <w:rsid w:val="00A5084B"/>
    <w:rsid w:val="00A560C6"/>
    <w:rsid w:val="00A62068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7232"/>
    <w:rsid w:val="00AB00AC"/>
    <w:rsid w:val="00AB424A"/>
    <w:rsid w:val="00AC3D7E"/>
    <w:rsid w:val="00AC56D5"/>
    <w:rsid w:val="00AC68DF"/>
    <w:rsid w:val="00AC7F2D"/>
    <w:rsid w:val="00AD48AD"/>
    <w:rsid w:val="00AD584D"/>
    <w:rsid w:val="00AD5D92"/>
    <w:rsid w:val="00AE4AF0"/>
    <w:rsid w:val="00AF32EB"/>
    <w:rsid w:val="00B003C3"/>
    <w:rsid w:val="00B12A50"/>
    <w:rsid w:val="00B14866"/>
    <w:rsid w:val="00B14EF0"/>
    <w:rsid w:val="00B26AD9"/>
    <w:rsid w:val="00B30EC6"/>
    <w:rsid w:val="00B315F4"/>
    <w:rsid w:val="00B31B7F"/>
    <w:rsid w:val="00B33AC0"/>
    <w:rsid w:val="00B36546"/>
    <w:rsid w:val="00B40909"/>
    <w:rsid w:val="00B40C08"/>
    <w:rsid w:val="00B416C3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692F"/>
    <w:rsid w:val="00B96ADB"/>
    <w:rsid w:val="00B978A0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D0EF3"/>
    <w:rsid w:val="00BE17D6"/>
    <w:rsid w:val="00BE3462"/>
    <w:rsid w:val="00BE38D0"/>
    <w:rsid w:val="00BE52D0"/>
    <w:rsid w:val="00BE7FD1"/>
    <w:rsid w:val="00BF35B6"/>
    <w:rsid w:val="00BF62FF"/>
    <w:rsid w:val="00BF730D"/>
    <w:rsid w:val="00C035DA"/>
    <w:rsid w:val="00C101BF"/>
    <w:rsid w:val="00C1098F"/>
    <w:rsid w:val="00C134DD"/>
    <w:rsid w:val="00C22826"/>
    <w:rsid w:val="00C246AC"/>
    <w:rsid w:val="00C2480D"/>
    <w:rsid w:val="00C26124"/>
    <w:rsid w:val="00C2678D"/>
    <w:rsid w:val="00C26A0D"/>
    <w:rsid w:val="00C30192"/>
    <w:rsid w:val="00C322A9"/>
    <w:rsid w:val="00C42341"/>
    <w:rsid w:val="00C44039"/>
    <w:rsid w:val="00C54257"/>
    <w:rsid w:val="00C568C8"/>
    <w:rsid w:val="00C6663C"/>
    <w:rsid w:val="00C67F3D"/>
    <w:rsid w:val="00C708F6"/>
    <w:rsid w:val="00C764C5"/>
    <w:rsid w:val="00C81EA7"/>
    <w:rsid w:val="00C836BF"/>
    <w:rsid w:val="00C90A31"/>
    <w:rsid w:val="00C92740"/>
    <w:rsid w:val="00C92EA2"/>
    <w:rsid w:val="00CC02A9"/>
    <w:rsid w:val="00CC32AC"/>
    <w:rsid w:val="00CC79D7"/>
    <w:rsid w:val="00CD54C7"/>
    <w:rsid w:val="00CD6013"/>
    <w:rsid w:val="00CD712F"/>
    <w:rsid w:val="00CE0836"/>
    <w:rsid w:val="00CE2D29"/>
    <w:rsid w:val="00CF1B9C"/>
    <w:rsid w:val="00CF31C6"/>
    <w:rsid w:val="00CF64C4"/>
    <w:rsid w:val="00CF7C2B"/>
    <w:rsid w:val="00D00C3D"/>
    <w:rsid w:val="00D05C74"/>
    <w:rsid w:val="00D103F6"/>
    <w:rsid w:val="00D14444"/>
    <w:rsid w:val="00D200E3"/>
    <w:rsid w:val="00D22B18"/>
    <w:rsid w:val="00D23914"/>
    <w:rsid w:val="00D24A8C"/>
    <w:rsid w:val="00D25C49"/>
    <w:rsid w:val="00D43345"/>
    <w:rsid w:val="00D46ED9"/>
    <w:rsid w:val="00D47A73"/>
    <w:rsid w:val="00D47EAE"/>
    <w:rsid w:val="00D55173"/>
    <w:rsid w:val="00D6072E"/>
    <w:rsid w:val="00D61B46"/>
    <w:rsid w:val="00D61E68"/>
    <w:rsid w:val="00D6222E"/>
    <w:rsid w:val="00D636FE"/>
    <w:rsid w:val="00D64703"/>
    <w:rsid w:val="00D71FCB"/>
    <w:rsid w:val="00D72A8F"/>
    <w:rsid w:val="00D76D75"/>
    <w:rsid w:val="00DA2137"/>
    <w:rsid w:val="00DA276D"/>
    <w:rsid w:val="00DA4F7B"/>
    <w:rsid w:val="00DA7F65"/>
    <w:rsid w:val="00DB380D"/>
    <w:rsid w:val="00DB3C45"/>
    <w:rsid w:val="00DB6C0D"/>
    <w:rsid w:val="00DC2EA6"/>
    <w:rsid w:val="00DC4158"/>
    <w:rsid w:val="00DC7813"/>
    <w:rsid w:val="00DC7E08"/>
    <w:rsid w:val="00DE0383"/>
    <w:rsid w:val="00DE2F64"/>
    <w:rsid w:val="00DE420C"/>
    <w:rsid w:val="00DF16FF"/>
    <w:rsid w:val="00DF1C81"/>
    <w:rsid w:val="00DF28BF"/>
    <w:rsid w:val="00E02FAA"/>
    <w:rsid w:val="00E042A5"/>
    <w:rsid w:val="00E04A2C"/>
    <w:rsid w:val="00E1115D"/>
    <w:rsid w:val="00E11887"/>
    <w:rsid w:val="00E14507"/>
    <w:rsid w:val="00E15C7B"/>
    <w:rsid w:val="00E2176A"/>
    <w:rsid w:val="00E23117"/>
    <w:rsid w:val="00E25014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82F50"/>
    <w:rsid w:val="00E85EBB"/>
    <w:rsid w:val="00E921B9"/>
    <w:rsid w:val="00E93AF0"/>
    <w:rsid w:val="00E94C72"/>
    <w:rsid w:val="00E95BCA"/>
    <w:rsid w:val="00EA49E8"/>
    <w:rsid w:val="00EA5658"/>
    <w:rsid w:val="00EA7B91"/>
    <w:rsid w:val="00EB3AE5"/>
    <w:rsid w:val="00EC5353"/>
    <w:rsid w:val="00EC5A94"/>
    <w:rsid w:val="00EC7AED"/>
    <w:rsid w:val="00ED2CB8"/>
    <w:rsid w:val="00ED7C19"/>
    <w:rsid w:val="00EE0229"/>
    <w:rsid w:val="00EE0B93"/>
    <w:rsid w:val="00EE2D15"/>
    <w:rsid w:val="00EF6A40"/>
    <w:rsid w:val="00F020DC"/>
    <w:rsid w:val="00F1271A"/>
    <w:rsid w:val="00F133C2"/>
    <w:rsid w:val="00F14CC5"/>
    <w:rsid w:val="00F21669"/>
    <w:rsid w:val="00F32C49"/>
    <w:rsid w:val="00F36274"/>
    <w:rsid w:val="00F43570"/>
    <w:rsid w:val="00F45C41"/>
    <w:rsid w:val="00F46C0D"/>
    <w:rsid w:val="00F51E69"/>
    <w:rsid w:val="00F549C3"/>
    <w:rsid w:val="00F55389"/>
    <w:rsid w:val="00F56CFE"/>
    <w:rsid w:val="00F6279E"/>
    <w:rsid w:val="00F66006"/>
    <w:rsid w:val="00F66DF5"/>
    <w:rsid w:val="00F67AAE"/>
    <w:rsid w:val="00F72F1C"/>
    <w:rsid w:val="00F74653"/>
    <w:rsid w:val="00F749AB"/>
    <w:rsid w:val="00F77542"/>
    <w:rsid w:val="00F83B4C"/>
    <w:rsid w:val="00F84735"/>
    <w:rsid w:val="00F87130"/>
    <w:rsid w:val="00F92CF7"/>
    <w:rsid w:val="00FA0151"/>
    <w:rsid w:val="00FA1DB7"/>
    <w:rsid w:val="00FB131E"/>
    <w:rsid w:val="00FB37F2"/>
    <w:rsid w:val="00FC0395"/>
    <w:rsid w:val="00FC0982"/>
    <w:rsid w:val="00FC1057"/>
    <w:rsid w:val="00FC114E"/>
    <w:rsid w:val="00FC4ADC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350B6E"/>
  <w15:docId w15:val="{9D56E078-0254-4521-ACFA-45E64C137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7A9D0-CC31-4100-9FC6-1C60428BD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1111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Lenz, Nils</cp:lastModifiedBy>
  <cp:revision>30</cp:revision>
  <cp:lastPrinted>2019-05-02T11:58:00Z</cp:lastPrinted>
  <dcterms:created xsi:type="dcterms:W3CDTF">2021-07-21T11:24:00Z</dcterms:created>
  <dcterms:modified xsi:type="dcterms:W3CDTF">2026-07-27T13:42:00Z</dcterms:modified>
</cp:coreProperties>
</file>