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3FCC8D38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CC7BE1">
              <w:t>2</w:t>
            </w:r>
            <w:r w:rsidR="00D11212">
              <w:t>8</w:t>
            </w:r>
            <w:r w:rsidR="00F65809">
              <w:t>.0</w:t>
            </w:r>
            <w:r w:rsidR="0071378C">
              <w:t>7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1EEA970F" w:rsidR="008F6547" w:rsidRPr="008F6547" w:rsidRDefault="008F6547" w:rsidP="008F6547">
            <w:r w:rsidRPr="008F6547">
              <w:t>Datum</w:t>
            </w:r>
            <w:r w:rsidR="00AA42B3">
              <w:t xml:space="preserve"> 1</w:t>
            </w:r>
            <w:r w:rsidR="00423F5C">
              <w:t>9</w:t>
            </w:r>
            <w:r w:rsidR="006D73FF" w:rsidRPr="00F65809">
              <w:t>.</w:t>
            </w:r>
            <w:r w:rsidR="00F65809" w:rsidRPr="00F65809">
              <w:t>0</w:t>
            </w:r>
            <w:r w:rsidR="0071378C">
              <w:t>8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496C40CD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AA42B3">
              <w:t>1</w:t>
            </w:r>
            <w:r w:rsidR="00423F5C">
              <w:t>9</w:t>
            </w:r>
            <w:r w:rsidR="00F65809" w:rsidRPr="00F65809">
              <w:t>.0</w:t>
            </w:r>
            <w:r w:rsidR="0071378C">
              <w:t>8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0154197F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AA42B3">
              <w:t>1</w:t>
            </w:r>
            <w:r w:rsidR="00CC7BE1">
              <w:t>7</w:t>
            </w:r>
            <w:r w:rsidR="00F65809">
              <w:t>.0</w:t>
            </w:r>
            <w:r w:rsidR="0071378C">
              <w:t>9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29022A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6D00F23B" w:rsidR="00875401" w:rsidRPr="008F6547" w:rsidRDefault="00D11212" w:rsidP="00AD3828">
            <w:r w:rsidRPr="00D11212">
              <w:t>Kanalneubau und Bau einer Versickerungsmulde in der Straße Karrenweg in Duisburg-Rumeln</w:t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  <w:r w:rsidRPr="00D11212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734A3" w14:textId="77777777" w:rsidR="005D365C" w:rsidRDefault="005D365C">
      <w:r>
        <w:separator/>
      </w:r>
    </w:p>
    <w:p w14:paraId="0D1B2D74" w14:textId="77777777" w:rsidR="005D365C" w:rsidRDefault="005D365C"/>
    <w:p w14:paraId="66AB859E" w14:textId="77777777" w:rsidR="005D365C" w:rsidRDefault="005D365C"/>
  </w:endnote>
  <w:endnote w:type="continuationSeparator" w:id="0">
    <w:p w14:paraId="5F6C095C" w14:textId="77777777" w:rsidR="005D365C" w:rsidRDefault="005D365C">
      <w:r>
        <w:continuationSeparator/>
      </w:r>
    </w:p>
    <w:p w14:paraId="4EB002EF" w14:textId="77777777" w:rsidR="005D365C" w:rsidRDefault="005D365C"/>
    <w:p w14:paraId="516D75F9" w14:textId="77777777" w:rsidR="005D365C" w:rsidRDefault="005D3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E765" w14:textId="77777777" w:rsidR="005D365C" w:rsidRDefault="005D365C">
      <w:r>
        <w:separator/>
      </w:r>
    </w:p>
    <w:p w14:paraId="558BC882" w14:textId="77777777" w:rsidR="005D365C" w:rsidRDefault="005D365C"/>
    <w:p w14:paraId="6E98139E" w14:textId="77777777" w:rsidR="005D365C" w:rsidRDefault="005D365C"/>
  </w:footnote>
  <w:footnote w:type="continuationSeparator" w:id="0">
    <w:p w14:paraId="2E794D63" w14:textId="77777777" w:rsidR="005D365C" w:rsidRDefault="005D365C">
      <w:r>
        <w:continuationSeparator/>
      </w:r>
    </w:p>
    <w:p w14:paraId="7E9AA1D5" w14:textId="77777777" w:rsidR="005D365C" w:rsidRDefault="005D365C"/>
    <w:p w14:paraId="0D3F648A" w14:textId="77777777" w:rsidR="005D365C" w:rsidRDefault="005D36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16B9"/>
    <w:rsid w:val="001028D9"/>
    <w:rsid w:val="00106076"/>
    <w:rsid w:val="0011127A"/>
    <w:rsid w:val="001117DB"/>
    <w:rsid w:val="001202BD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5C17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463"/>
    <w:rsid w:val="002F3A37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3F5C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97F47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365C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378C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2B3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C7BE1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1212"/>
    <w:rsid w:val="00D14444"/>
    <w:rsid w:val="00D200E3"/>
    <w:rsid w:val="00D22B18"/>
    <w:rsid w:val="00D23914"/>
    <w:rsid w:val="00D24A8C"/>
    <w:rsid w:val="00D25C49"/>
    <w:rsid w:val="00D3011E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2CB6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1451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1110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102</cp:revision>
  <cp:lastPrinted>2019-02-14T08:07:00Z</cp:lastPrinted>
  <dcterms:created xsi:type="dcterms:W3CDTF">2019-02-14T08:33:00Z</dcterms:created>
  <dcterms:modified xsi:type="dcterms:W3CDTF">2026-07-28T08:40:00Z</dcterms:modified>
</cp:coreProperties>
</file>