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77777777" w:rsidR="008F6547" w:rsidRPr="008F6547" w:rsidRDefault="008F6547" w:rsidP="008F6547">
            <w:r w:rsidRPr="008F6547">
              <w:t>Datum der Versendung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137D02F4" w:rsidR="008F6547" w:rsidRPr="00A1337F" w:rsidRDefault="008F6547" w:rsidP="008F6547">
            <w:r w:rsidRPr="00A1337F">
              <w:t>Datum</w:t>
            </w:r>
            <w:r w:rsidR="006D73FF" w:rsidRPr="00A1337F">
              <w:t xml:space="preserve"> </w:t>
            </w:r>
            <w:r w:rsidR="00CC187B">
              <w:t>16</w:t>
            </w:r>
            <w:r w:rsidR="006D73FF" w:rsidRPr="00A1337F">
              <w:t>.</w:t>
            </w:r>
            <w:r w:rsidR="00CE4092" w:rsidRPr="00A1337F">
              <w:t>0</w:t>
            </w:r>
            <w:r w:rsidR="00A1337F" w:rsidRPr="00A1337F">
              <w:t>6</w:t>
            </w:r>
            <w:r w:rsidR="006D73FF" w:rsidRPr="00A1337F">
              <w:t>.</w:t>
            </w:r>
            <w:r w:rsidR="00CE4092" w:rsidRPr="00A1337F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4B9AE61E" w:rsidR="008F6547" w:rsidRPr="00A1337F" w:rsidRDefault="008F6547" w:rsidP="008F6547">
            <w:r w:rsidRPr="00A1337F">
              <w:t>Uhrzeit</w:t>
            </w:r>
            <w:r w:rsidR="006D73FF" w:rsidRPr="00A1337F">
              <w:t xml:space="preserve"> </w:t>
            </w:r>
            <w:r w:rsidR="00CE4092" w:rsidRPr="00A1337F">
              <w:t>10</w:t>
            </w:r>
            <w:r w:rsidR="006D73FF" w:rsidRPr="00A1337F">
              <w:t>.</w:t>
            </w:r>
            <w:r w:rsidR="00CE4092" w:rsidRPr="00A1337F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A1337F" w:rsidRDefault="00362A49" w:rsidP="008F6547">
            <w:r w:rsidRPr="00A1337F"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4F202977" w:rsidR="00362A49" w:rsidRPr="00A1337F" w:rsidRDefault="00362A49" w:rsidP="008F6547">
            <w:r w:rsidRPr="00A1337F">
              <w:t>Datum</w:t>
            </w:r>
            <w:r w:rsidR="006D73FF" w:rsidRPr="00A1337F">
              <w:t xml:space="preserve"> </w:t>
            </w:r>
            <w:r w:rsidR="00CC187B">
              <w:t>16</w:t>
            </w:r>
            <w:r w:rsidR="00A1337F" w:rsidRPr="00A1337F">
              <w:t>.06</w:t>
            </w:r>
            <w:r w:rsidR="006D73FF" w:rsidRPr="00A1337F">
              <w:t>.</w:t>
            </w:r>
            <w:r w:rsidR="00CE4092" w:rsidRPr="00A1337F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0264CAB1" w:rsidR="00362A49" w:rsidRPr="00A1337F" w:rsidRDefault="00362A49" w:rsidP="008F6547">
            <w:r w:rsidRPr="00A1337F">
              <w:t>Uhrzeit</w:t>
            </w:r>
            <w:r w:rsidR="006D73FF" w:rsidRPr="00A1337F">
              <w:t xml:space="preserve"> </w:t>
            </w:r>
            <w:r w:rsidR="00CE4092" w:rsidRPr="00A1337F">
              <w:t>10</w:t>
            </w:r>
            <w:r w:rsidR="006D73FF" w:rsidRPr="00A1337F">
              <w:t>.</w:t>
            </w:r>
            <w:r w:rsidR="00CE4092" w:rsidRPr="00A1337F">
              <w:t>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77777777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2DB291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7C887985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260371BC" w:rsidR="00875401" w:rsidRPr="008F6547" w:rsidRDefault="00587E6E" w:rsidP="00AD3828">
            <w:r w:rsidRPr="00587E6E">
              <w:t>Kanal</w:t>
            </w:r>
            <w:r w:rsidR="002E0F93">
              <w:t>sanierung</w:t>
            </w:r>
            <w:r w:rsidRPr="00587E6E">
              <w:t xml:space="preserve"> in </w:t>
            </w:r>
            <w:r w:rsidR="002E0F93">
              <w:t>5 Straßen durch KATE-Verfahren</w:t>
            </w:r>
            <w:r w:rsidRPr="00587E6E">
              <w:tab/>
            </w:r>
            <w:r w:rsidRPr="00587E6E">
              <w:tab/>
            </w:r>
            <w:r w:rsidRPr="00587E6E">
              <w:tab/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4698408B" w:rsidR="00B9692F" w:rsidRPr="008F6547" w:rsidRDefault="00587E6E" w:rsidP="008F6547">
            <w:r>
              <w:t>Kanal</w:t>
            </w:r>
            <w:r w:rsidR="002E0F93">
              <w:t>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B6A60" w14:textId="77777777" w:rsidR="00E312B6" w:rsidRDefault="00E312B6">
      <w:r>
        <w:separator/>
      </w:r>
    </w:p>
    <w:p w14:paraId="55BCD4F7" w14:textId="77777777" w:rsidR="00E312B6" w:rsidRDefault="00E312B6"/>
    <w:p w14:paraId="4842FDBE" w14:textId="77777777" w:rsidR="00E312B6" w:rsidRDefault="00E312B6"/>
  </w:endnote>
  <w:endnote w:type="continuationSeparator" w:id="0">
    <w:p w14:paraId="1039F966" w14:textId="77777777" w:rsidR="00E312B6" w:rsidRDefault="00E312B6">
      <w:r>
        <w:continuationSeparator/>
      </w:r>
    </w:p>
    <w:p w14:paraId="1B217FB2" w14:textId="77777777" w:rsidR="00E312B6" w:rsidRDefault="00E312B6"/>
    <w:p w14:paraId="6F2C87A2" w14:textId="77777777" w:rsidR="00E312B6" w:rsidRDefault="00E312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E470E" w14:textId="77777777" w:rsidR="00E312B6" w:rsidRDefault="00E312B6">
      <w:r>
        <w:separator/>
      </w:r>
    </w:p>
    <w:p w14:paraId="5158A606" w14:textId="77777777" w:rsidR="00E312B6" w:rsidRDefault="00E312B6"/>
    <w:p w14:paraId="50E60806" w14:textId="77777777" w:rsidR="00E312B6" w:rsidRDefault="00E312B6"/>
  </w:footnote>
  <w:footnote w:type="continuationSeparator" w:id="0">
    <w:p w14:paraId="4B89288C" w14:textId="77777777" w:rsidR="00E312B6" w:rsidRDefault="00E312B6">
      <w:r>
        <w:continuationSeparator/>
      </w:r>
    </w:p>
    <w:p w14:paraId="67E55979" w14:textId="77777777" w:rsidR="00E312B6" w:rsidRDefault="00E312B6"/>
    <w:p w14:paraId="64A67642" w14:textId="77777777" w:rsidR="00E312B6" w:rsidRDefault="00E312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97BB8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0F93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DC2"/>
    <w:rsid w:val="00634C71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9679F"/>
    <w:rsid w:val="00997D33"/>
    <w:rsid w:val="009A214D"/>
    <w:rsid w:val="009A3215"/>
    <w:rsid w:val="009A3D4E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337F"/>
    <w:rsid w:val="00A15996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2B0B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90A31"/>
    <w:rsid w:val="00C9232C"/>
    <w:rsid w:val="00C92740"/>
    <w:rsid w:val="00C92EA2"/>
    <w:rsid w:val="00CC02A9"/>
    <w:rsid w:val="00CC187B"/>
    <w:rsid w:val="00CC32AC"/>
    <w:rsid w:val="00CC79D7"/>
    <w:rsid w:val="00CD54C7"/>
    <w:rsid w:val="00CD6013"/>
    <w:rsid w:val="00CD712F"/>
    <w:rsid w:val="00CE0836"/>
    <w:rsid w:val="00CE2D29"/>
    <w:rsid w:val="00CE4092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D3FA2"/>
    <w:rsid w:val="00DE0383"/>
    <w:rsid w:val="00DE2F64"/>
    <w:rsid w:val="00DE420C"/>
    <w:rsid w:val="00E001EA"/>
    <w:rsid w:val="00E02FAA"/>
    <w:rsid w:val="00E042A5"/>
    <w:rsid w:val="00E04A2C"/>
    <w:rsid w:val="00E10400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09B1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E2E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09"/>
    <o:shapelayout v:ext="edit">
      <o:idmap v:ext="edit" data="1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1098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Lenz, Nils</cp:lastModifiedBy>
  <cp:revision>97</cp:revision>
  <cp:lastPrinted>2019-02-14T08:07:00Z</cp:lastPrinted>
  <dcterms:created xsi:type="dcterms:W3CDTF">2019-02-14T08:33:00Z</dcterms:created>
  <dcterms:modified xsi:type="dcterms:W3CDTF">2026-05-18T09:05:00Z</dcterms:modified>
</cp:coreProperties>
</file>