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21A86240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C85748">
              <w:t>15</w:t>
            </w:r>
            <w:r w:rsidR="00F65809">
              <w:t>.05.2026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28DF2855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F962FD">
              <w:t>22</w:t>
            </w:r>
            <w:r w:rsidR="006D73FF" w:rsidRPr="00F65809">
              <w:t>.</w:t>
            </w:r>
            <w:r w:rsidR="00F65809" w:rsidRPr="00F65809">
              <w:t>0</w:t>
            </w:r>
            <w:r w:rsidR="00C85748">
              <w:t>6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6AF97E8F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F962FD">
              <w:t>22</w:t>
            </w:r>
            <w:r w:rsidR="00F65809" w:rsidRPr="00F65809">
              <w:t>.0</w:t>
            </w:r>
            <w:r w:rsidR="00C85748">
              <w:t>6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6C787144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C85748">
              <w:t>08</w:t>
            </w:r>
            <w:r w:rsidR="00F65809">
              <w:t>.0</w:t>
            </w:r>
            <w:r w:rsidR="00C85748">
              <w:t>7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005402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3DC5B427" w:rsidR="00875401" w:rsidRPr="008F6547" w:rsidRDefault="00C85748" w:rsidP="00AD3828">
            <w:r w:rsidRPr="00C85748">
              <w:t xml:space="preserve">Kanalneubau in der Straße </w:t>
            </w:r>
            <w:proofErr w:type="spellStart"/>
            <w:r w:rsidRPr="00C85748">
              <w:t>Kalkweg</w:t>
            </w:r>
            <w:proofErr w:type="spellEnd"/>
            <w:r w:rsidRPr="00C85748">
              <w:t xml:space="preserve"> in Duisburg-Wedau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6A60" w14:textId="77777777" w:rsidR="00E312B6" w:rsidRDefault="00E312B6">
      <w:r>
        <w:separator/>
      </w:r>
    </w:p>
    <w:p w14:paraId="55BCD4F7" w14:textId="77777777" w:rsidR="00E312B6" w:rsidRDefault="00E312B6"/>
    <w:p w14:paraId="4842FDBE" w14:textId="77777777" w:rsidR="00E312B6" w:rsidRDefault="00E312B6"/>
  </w:endnote>
  <w:endnote w:type="continuationSeparator" w:id="0">
    <w:p w14:paraId="1039F966" w14:textId="77777777" w:rsidR="00E312B6" w:rsidRDefault="00E312B6">
      <w:r>
        <w:continuationSeparator/>
      </w:r>
    </w:p>
    <w:p w14:paraId="1B217FB2" w14:textId="77777777" w:rsidR="00E312B6" w:rsidRDefault="00E312B6"/>
    <w:p w14:paraId="6F2C87A2" w14:textId="77777777" w:rsidR="00E312B6" w:rsidRDefault="00E31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470E" w14:textId="77777777" w:rsidR="00E312B6" w:rsidRDefault="00E312B6">
      <w:r>
        <w:separator/>
      </w:r>
    </w:p>
    <w:p w14:paraId="5158A606" w14:textId="77777777" w:rsidR="00E312B6" w:rsidRDefault="00E312B6"/>
    <w:p w14:paraId="50E60806" w14:textId="77777777" w:rsidR="00E312B6" w:rsidRDefault="00E312B6"/>
  </w:footnote>
  <w:footnote w:type="continuationSeparator" w:id="0">
    <w:p w14:paraId="4B89288C" w14:textId="77777777" w:rsidR="00E312B6" w:rsidRDefault="00E312B6">
      <w:r>
        <w:continuationSeparator/>
      </w:r>
    </w:p>
    <w:p w14:paraId="67E55979" w14:textId="77777777" w:rsidR="00E312B6" w:rsidRDefault="00E312B6"/>
    <w:p w14:paraId="64A67642" w14:textId="77777777" w:rsidR="00E312B6" w:rsidRDefault="00E31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1103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97</cp:revision>
  <cp:lastPrinted>2019-02-14T08:07:00Z</cp:lastPrinted>
  <dcterms:created xsi:type="dcterms:W3CDTF">2019-02-14T08:33:00Z</dcterms:created>
  <dcterms:modified xsi:type="dcterms:W3CDTF">2026-05-15T18:56:00Z</dcterms:modified>
</cp:coreProperties>
</file>