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1"/>
        <w:gridCol w:w="670"/>
        <w:gridCol w:w="709"/>
        <w:gridCol w:w="3522"/>
        <w:gridCol w:w="499"/>
        <w:gridCol w:w="708"/>
        <w:gridCol w:w="837"/>
        <w:gridCol w:w="2492"/>
      </w:tblGrid>
      <w:tr w:rsidR="008F6547" w:rsidRPr="008F6547" w14:paraId="301D54DA" w14:textId="77777777" w:rsidTr="009F185E">
        <w:trPr>
          <w:trHeight w:val="284"/>
        </w:trPr>
        <w:tc>
          <w:tcPr>
            <w:tcW w:w="5392" w:type="dxa"/>
            <w:gridSpan w:val="4"/>
            <w:vMerge w:val="restart"/>
            <w:noWrap/>
            <w:tcMar>
              <w:left w:w="28" w:type="dxa"/>
            </w:tcMar>
          </w:tcPr>
          <w:p w14:paraId="7A3729E5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314F3F3D" w14:textId="77777777" w:rsidR="00CD712F" w:rsidRDefault="00CD712F" w:rsidP="00CD712F"/>
          <w:p w14:paraId="4839DA1B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6E711A91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041527F0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3AA9CE05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1F5179A0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13B3A081" w14:textId="50561119" w:rsidR="008F6547" w:rsidRPr="00CD712F" w:rsidRDefault="00CD712F" w:rsidP="00CD712F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2B47D6">
              <w:rPr>
                <w:b/>
                <w:i/>
              </w:rPr>
              <w:t>4390</w:t>
            </w:r>
            <w:r>
              <w:rPr>
                <w:sz w:val="16"/>
                <w:szCs w:val="16"/>
              </w:rPr>
              <w:t xml:space="preserve"> 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6D21433C" w14:textId="425AC162" w:rsidR="008F6547" w:rsidRPr="008F6547" w:rsidRDefault="008F6547" w:rsidP="008F6547">
            <w:r w:rsidRPr="008F6547">
              <w:t>Datum der Versendung</w:t>
            </w:r>
            <w:r w:rsidR="00F65809">
              <w:t xml:space="preserve"> </w:t>
            </w:r>
            <w:r w:rsidR="00AA42B3">
              <w:t>26</w:t>
            </w:r>
            <w:r w:rsidR="00F65809">
              <w:t>.0</w:t>
            </w:r>
            <w:r w:rsidR="00AA42B3">
              <w:t>6</w:t>
            </w:r>
            <w:r w:rsidR="00F65809">
              <w:t>.2026</w:t>
            </w:r>
          </w:p>
        </w:tc>
      </w:tr>
      <w:tr w:rsidR="008F6547" w:rsidRPr="008F6547" w14:paraId="27D5AE1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CF301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1355F6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E888CB7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4552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EC3F790" w14:textId="77777777" w:rsidR="008F6547" w:rsidRPr="008F6547" w:rsidRDefault="00CD712F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EFD17D8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32F52B9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8B1AC1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E8E2286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DCF424D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65C212E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55960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6BC28D5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1B632A8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6D976A2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BE06A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CBD1AB3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1DB616DA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10546D5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06CE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DC064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7DFA8F32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70090B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F2BBE2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1E7F75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50C6161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229FC26D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BCAB73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00A34FF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16E549E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29462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335157" w14:textId="43C6C159" w:rsidR="008F6547" w:rsidRPr="008F6547" w:rsidRDefault="008F6547" w:rsidP="008F6547">
            <w:r w:rsidRPr="008F6547">
              <w:t>Datum</w:t>
            </w:r>
            <w:r w:rsidR="00AA42B3">
              <w:t xml:space="preserve"> 14</w:t>
            </w:r>
            <w:r w:rsidR="006D73FF" w:rsidRPr="00F65809">
              <w:t>.</w:t>
            </w:r>
            <w:r w:rsidR="00F65809" w:rsidRPr="00F65809">
              <w:t>0</w:t>
            </w:r>
            <w:r w:rsidR="00AA42B3">
              <w:t>7</w:t>
            </w:r>
            <w:r w:rsidR="006D73FF" w:rsidRPr="00F65809">
              <w:t>.</w:t>
            </w:r>
            <w:r w:rsidR="00F65809" w:rsidRPr="00F65809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C43300" w14:textId="798E104F" w:rsidR="008F6547" w:rsidRPr="008F6547" w:rsidRDefault="008F6547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</w:t>
            </w:r>
            <w:r w:rsidR="006D73FF" w:rsidRPr="00F65809">
              <w:t>.</w:t>
            </w:r>
            <w:r w:rsidR="00F65809" w:rsidRPr="00F65809">
              <w:t>00</w:t>
            </w:r>
          </w:p>
        </w:tc>
      </w:tr>
      <w:tr w:rsidR="00362A49" w:rsidRPr="008F6547" w14:paraId="704D39D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515159" w14:textId="77777777" w:rsidR="00362A49" w:rsidRPr="008F6547" w:rsidRDefault="00362A49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BAABE24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089470B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0502F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00F0B7" w14:textId="0B32DEC0" w:rsidR="00362A49" w:rsidRPr="008F6547" w:rsidRDefault="00362A49" w:rsidP="008F6547">
            <w:r w:rsidRPr="008F6547">
              <w:t>Datum</w:t>
            </w:r>
            <w:r w:rsidR="006D73FF">
              <w:t xml:space="preserve"> </w:t>
            </w:r>
            <w:r w:rsidR="00AA42B3">
              <w:t>14</w:t>
            </w:r>
            <w:r w:rsidR="00F65809" w:rsidRPr="00F65809">
              <w:t>.0</w:t>
            </w:r>
            <w:r w:rsidR="00AA42B3">
              <w:t>7</w:t>
            </w:r>
            <w:r w:rsidR="00F65809" w:rsidRPr="00F65809">
              <w:t>.2026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1F8DEC" w14:textId="61D9FDEE" w:rsidR="00362A49" w:rsidRPr="008F6547" w:rsidRDefault="00362A49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10.00</w:t>
            </w:r>
          </w:p>
        </w:tc>
      </w:tr>
      <w:tr w:rsidR="008F6547" w:rsidRPr="008F6547" w14:paraId="0BF10A7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548D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62B74B12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3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CC7E6E1" w14:textId="77777777" w:rsidR="008F6547" w:rsidRPr="008E12D3" w:rsidRDefault="008F6547" w:rsidP="008F6547"/>
        </w:tc>
      </w:tr>
      <w:tr w:rsidR="008F6547" w:rsidRPr="008F6547" w14:paraId="3336647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2AA6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1F6E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7A204F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73735D84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92D6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0FB22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31F43C" w14:textId="77777777" w:rsidR="008F6547" w:rsidRPr="008E12D3" w:rsidRDefault="008F6547" w:rsidP="008F6547"/>
        </w:tc>
      </w:tr>
      <w:tr w:rsidR="008F6547" w:rsidRPr="008F6547" w14:paraId="5E33076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D778DF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4CB2C" w14:textId="6594CD05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F65809">
              <w:t xml:space="preserve"> </w:t>
            </w:r>
            <w:r w:rsidR="00AA42B3">
              <w:t>13</w:t>
            </w:r>
            <w:r w:rsidR="00F65809">
              <w:t>.0</w:t>
            </w:r>
            <w:r w:rsidR="00AA42B3">
              <w:t>8</w:t>
            </w:r>
            <w:r w:rsidR="00F65809">
              <w:t>.2026</w:t>
            </w:r>
          </w:p>
        </w:tc>
      </w:tr>
      <w:tr w:rsidR="00E82F50" w:rsidRPr="008F6547" w14:paraId="2D61C798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66AF47D7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D63EC01" w14:textId="77777777" w:rsidR="00E82F50" w:rsidRPr="008F6547" w:rsidRDefault="00E82F50" w:rsidP="008F6547"/>
        </w:tc>
      </w:tr>
      <w:tr w:rsidR="008F6547" w:rsidRPr="008F6547" w14:paraId="06909155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1B32D4FC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B24280A" wp14:editId="5520C7F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5AD39D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4"/>
            <w:noWrap/>
            <w:vAlign w:val="center"/>
          </w:tcPr>
          <w:p w14:paraId="082174F5" w14:textId="77777777" w:rsidR="008F6547" w:rsidRPr="008F6547" w:rsidRDefault="008F6547" w:rsidP="008F6547"/>
        </w:tc>
      </w:tr>
      <w:tr w:rsidR="008F6547" w:rsidRPr="008F6547" w14:paraId="366EF602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73241170" w14:textId="155F4996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49BDF24B" w14:textId="77777777" w:rsidR="008F6547" w:rsidRPr="008F6547" w:rsidRDefault="008F6547" w:rsidP="008F6547"/>
        </w:tc>
        <w:tc>
          <w:tcPr>
            <w:tcW w:w="2492" w:type="dxa"/>
            <w:noWrap/>
            <w:vAlign w:val="center"/>
          </w:tcPr>
          <w:p w14:paraId="170503C9" w14:textId="77777777" w:rsidR="008F6547" w:rsidRPr="008F6547" w:rsidRDefault="008F6547" w:rsidP="008F6547"/>
        </w:tc>
      </w:tr>
      <w:tr w:rsidR="00C44039" w:rsidRPr="008F6547" w14:paraId="1B3854F2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59E08936" w14:textId="77777777" w:rsidR="00C44039" w:rsidRPr="008F6547" w:rsidDel="00B9692F" w:rsidRDefault="00C44039" w:rsidP="008F6547"/>
        </w:tc>
        <w:tc>
          <w:tcPr>
            <w:tcW w:w="8058" w:type="dxa"/>
            <w:gridSpan w:val="5"/>
            <w:noWrap/>
            <w:vAlign w:val="center"/>
          </w:tcPr>
          <w:p w14:paraId="15FCB855" w14:textId="77777777" w:rsidR="00C44039" w:rsidRDefault="00C44039" w:rsidP="008F6547"/>
        </w:tc>
      </w:tr>
      <w:tr w:rsidR="00C44039" w:rsidRPr="008F6547" w14:paraId="638B08F4" w14:textId="77777777" w:rsidTr="009F185E">
        <w:trPr>
          <w:trHeight w:val="284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B1F8701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18FAD89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67E35F7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5"/>
            <w:noWrap/>
            <w:vAlign w:val="center"/>
          </w:tcPr>
          <w:p w14:paraId="18D153FC" w14:textId="6269B5F1" w:rsidR="008F6547" w:rsidRPr="006A5D4D" w:rsidRDefault="008F6547" w:rsidP="008F6547">
            <w:pPr>
              <w:rPr>
                <w:sz w:val="16"/>
                <w:szCs w:val="16"/>
              </w:rPr>
            </w:pPr>
          </w:p>
        </w:tc>
      </w:tr>
      <w:tr w:rsidR="00B9692F" w:rsidRPr="008F6547" w14:paraId="3316DBB1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70012314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76ABACF3" w14:textId="280AFE5D" w:rsidR="00875401" w:rsidRPr="008F6547" w:rsidRDefault="00AA42B3" w:rsidP="00AD3828">
            <w:r w:rsidRPr="00CB5872">
              <w:t xml:space="preserve">REP_W_02 Kanalreparatur in geschlossener Bauweise (Roboterverfahren) </w:t>
            </w:r>
            <w:r>
              <w:t>im Duisburger Stadtgebiet</w:t>
            </w:r>
          </w:p>
        </w:tc>
      </w:tr>
      <w:tr w:rsidR="008F6547" w:rsidRPr="006A5D4D" w14:paraId="086A20B3" w14:textId="77777777" w:rsidTr="009F185E">
        <w:trPr>
          <w:trHeight w:val="284"/>
        </w:trPr>
        <w:tc>
          <w:tcPr>
            <w:tcW w:w="1870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F6E10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5"/>
            <w:tcBorders>
              <w:top w:val="single" w:sz="4" w:space="0" w:color="808080"/>
            </w:tcBorders>
            <w:noWrap/>
            <w:vAlign w:val="center"/>
          </w:tcPr>
          <w:p w14:paraId="3024A21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2F4A6ED" w14:textId="77777777" w:rsidTr="009F185E">
        <w:trPr>
          <w:trHeight w:val="284"/>
        </w:trPr>
        <w:tc>
          <w:tcPr>
            <w:tcW w:w="1870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5212E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2A86DDB8" w14:textId="482E51C0" w:rsidR="00B9692F" w:rsidRPr="008F6547" w:rsidRDefault="00587E6E" w:rsidP="008F6547">
            <w:r>
              <w:t xml:space="preserve">Kanal- und </w:t>
            </w:r>
            <w:r w:rsidR="006D73FF">
              <w:t>Straßenbauarbeiten</w:t>
            </w:r>
          </w:p>
        </w:tc>
      </w:tr>
      <w:tr w:rsidR="008F6547" w:rsidRPr="008F6547" w14:paraId="7E7AE9D0" w14:textId="77777777" w:rsidTr="009F185E">
        <w:trPr>
          <w:trHeight w:val="397"/>
        </w:trPr>
        <w:tc>
          <w:tcPr>
            <w:tcW w:w="9928" w:type="dxa"/>
            <w:gridSpan w:val="8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485B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54980F51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68C813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6AD04FF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7B1A7CC7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89081F2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AD613DC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6"/>
            <w:vAlign w:val="center"/>
          </w:tcPr>
          <w:p w14:paraId="51C48476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272832BB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231DD4C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E0381F5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6"/>
            <w:vAlign w:val="center"/>
          </w:tcPr>
          <w:p w14:paraId="379D4336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0C4A9036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2EE7AE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E7ADD72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0A8E3316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4DF3BCA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38B2A75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2CE87EE1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6E58564D" w14:textId="77777777" w:rsidR="003E7E5A" w:rsidRPr="004749BE" w:rsidRDefault="003E7E5A" w:rsidP="00800ED1"/>
        </w:tc>
      </w:tr>
      <w:tr w:rsidR="003E7E5A" w:rsidRPr="00520D3B" w14:paraId="348F97D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A988C03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69401DEA" w14:textId="77777777" w:rsidR="003E7E5A" w:rsidRPr="004749BE" w:rsidRDefault="003E7E5A" w:rsidP="00674A7C"/>
        </w:tc>
        <w:tc>
          <w:tcPr>
            <w:tcW w:w="8767" w:type="dxa"/>
            <w:gridSpan w:val="6"/>
            <w:vAlign w:val="center"/>
          </w:tcPr>
          <w:p w14:paraId="5BC87724" w14:textId="77777777" w:rsidR="003E7E5A" w:rsidRPr="004749BE" w:rsidRDefault="003E7E5A" w:rsidP="00674A7C"/>
        </w:tc>
      </w:tr>
      <w:tr w:rsidR="003E7E5A" w:rsidRPr="00520D3B" w14:paraId="18DC3619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3BFEA72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7491CFC2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98F873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531410DB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3D78F1B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6"/>
            <w:vAlign w:val="center"/>
          </w:tcPr>
          <w:p w14:paraId="3F99C7B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36705DD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242B9E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4E35905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6"/>
            <w:vAlign w:val="center"/>
          </w:tcPr>
          <w:p w14:paraId="10DAD6D5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2E772A4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FCC6D8D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0938467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6"/>
            <w:vAlign w:val="center"/>
          </w:tcPr>
          <w:p w14:paraId="264B3684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02E89D88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C9E2589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12CBA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6"/>
            <w:vAlign w:val="center"/>
          </w:tcPr>
          <w:p w14:paraId="4E1B285F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3ABD036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0F015CA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580C6BF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6"/>
            <w:vAlign w:val="center"/>
          </w:tcPr>
          <w:p w14:paraId="38554822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41E0B5E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038C2C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C958B96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6"/>
            <w:vAlign w:val="center"/>
          </w:tcPr>
          <w:p w14:paraId="3018C8E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016B398D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4AFA3FA" w14:textId="77777777" w:rsidR="003E7E5A" w:rsidRPr="006A5D4D" w:rsidRDefault="00CD712F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noWrap/>
            <w:vAlign w:val="center"/>
          </w:tcPr>
          <w:p w14:paraId="4132A31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6"/>
            <w:vAlign w:val="center"/>
          </w:tcPr>
          <w:p w14:paraId="4EA740BC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382C8C6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98B941E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BDF7B9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74D55BB8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647CED42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012BD8F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9FED9A4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10F00F05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4A42BC3F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7A6F0E4" w14:textId="77777777" w:rsidR="001A64EF" w:rsidRPr="007E75E9" w:rsidRDefault="001A64E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743498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671275EC" w14:textId="77777777" w:rsidR="001A64EF" w:rsidRPr="003417D8" w:rsidRDefault="001A64EF" w:rsidP="00620B57">
            <w:r w:rsidRPr="003417D8">
              <w:t>Informationen zur Verarbeitung personenbezogener Daten nach Art. 13 und 14 DS-GVO</w:t>
            </w:r>
          </w:p>
        </w:tc>
      </w:tr>
      <w:tr w:rsidR="001A64EF" w:rsidRPr="00520D3B" w14:paraId="01BF1C89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7D3C8ABC" w14:textId="77777777" w:rsidR="001A64EF" w:rsidRPr="007E75E9" w:rsidRDefault="00875401" w:rsidP="00CD712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6A343F0" w14:textId="77777777" w:rsidR="001A64EF" w:rsidRPr="004749BE" w:rsidRDefault="001A64EF" w:rsidP="00CD712F"/>
        </w:tc>
        <w:tc>
          <w:tcPr>
            <w:tcW w:w="8767" w:type="dxa"/>
            <w:gridSpan w:val="6"/>
            <w:vAlign w:val="center"/>
          </w:tcPr>
          <w:p w14:paraId="1072088F" w14:textId="77777777" w:rsidR="001A64EF" w:rsidRPr="004749BE" w:rsidRDefault="00875401" w:rsidP="00CD712F">
            <w:r w:rsidRPr="00875401">
              <w:t>Auszug der Hauptsatzung der Stadt Duisburg</w:t>
            </w:r>
          </w:p>
        </w:tc>
      </w:tr>
      <w:tr w:rsidR="001A64EF" w:rsidRPr="00520D3B" w14:paraId="23DEDB1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BB66B4B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03EE694" w14:textId="77777777" w:rsidR="001A64EF" w:rsidRPr="004749BE" w:rsidRDefault="001A64EF" w:rsidP="00A250A6"/>
        </w:tc>
        <w:tc>
          <w:tcPr>
            <w:tcW w:w="8767" w:type="dxa"/>
            <w:gridSpan w:val="6"/>
            <w:vAlign w:val="center"/>
          </w:tcPr>
          <w:p w14:paraId="48208D70" w14:textId="77777777" w:rsidR="001A64EF" w:rsidRPr="004749BE" w:rsidRDefault="001A64EF" w:rsidP="00A250A6"/>
        </w:tc>
      </w:tr>
      <w:tr w:rsidR="001A64EF" w:rsidRPr="00520D3B" w14:paraId="4833CCB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7875C7E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5EF41986" w14:textId="77777777" w:rsidR="001A64EF" w:rsidRPr="004749BE" w:rsidRDefault="001A64EF" w:rsidP="00B31B7F"/>
        </w:tc>
        <w:tc>
          <w:tcPr>
            <w:tcW w:w="8767" w:type="dxa"/>
            <w:gridSpan w:val="6"/>
            <w:vAlign w:val="center"/>
          </w:tcPr>
          <w:p w14:paraId="55841C05" w14:textId="77777777" w:rsidR="001A64EF" w:rsidRPr="004749BE" w:rsidRDefault="001A64EF" w:rsidP="00B31B7F"/>
        </w:tc>
      </w:tr>
      <w:tr w:rsidR="001A64EF" w:rsidRPr="00520D3B" w14:paraId="1F2E59B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640C38D" w14:textId="77777777" w:rsidR="001A64EF" w:rsidRPr="007E75E9" w:rsidRDefault="001A64EF" w:rsidP="00800ED1">
            <w:pPr>
              <w:rPr>
                <w:highlight w:val="yellow"/>
              </w:rPr>
            </w:pPr>
          </w:p>
        </w:tc>
        <w:tc>
          <w:tcPr>
            <w:tcW w:w="670" w:type="dxa"/>
            <w:noWrap/>
            <w:vAlign w:val="center"/>
          </w:tcPr>
          <w:p w14:paraId="7D9AA780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3118CAF1" w14:textId="77777777" w:rsidR="001A64EF" w:rsidRPr="004749BE" w:rsidRDefault="001A64EF" w:rsidP="00800ED1"/>
        </w:tc>
      </w:tr>
    </w:tbl>
    <w:p w14:paraId="5033A27B" w14:textId="77777777" w:rsidR="009F185E" w:rsidRDefault="009F185E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522"/>
        <w:gridCol w:w="42"/>
        <w:gridCol w:w="283"/>
        <w:gridCol w:w="2696"/>
        <w:gridCol w:w="233"/>
        <w:gridCol w:w="1132"/>
        <w:gridCol w:w="851"/>
        <w:gridCol w:w="2572"/>
        <w:gridCol w:w="46"/>
        <w:gridCol w:w="103"/>
        <w:gridCol w:w="23"/>
      </w:tblGrid>
      <w:tr w:rsidR="003E7E5A" w:rsidRPr="00520D3B" w14:paraId="1425E2D1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7ED37F3" w14:textId="77777777" w:rsidR="003E7E5A" w:rsidRDefault="003E7E5A" w:rsidP="00DA2137">
            <w:pPr>
              <w:pStyle w:val="FormatvorlageFettLinks0cmHngend1cm"/>
              <w:spacing w:before="120"/>
            </w:pPr>
            <w:r>
              <w:lastRenderedPageBreak/>
              <w:t>C)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12885B5E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36D4F38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C7B323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D4203A0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0"/>
            <w:vAlign w:val="center"/>
          </w:tcPr>
          <w:p w14:paraId="1892124E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299915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28E8C6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1AD44E0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0"/>
            <w:vAlign w:val="center"/>
          </w:tcPr>
          <w:p w14:paraId="7F38301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2ED21CD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DCBB87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F132D2A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0"/>
            <w:vAlign w:val="center"/>
          </w:tcPr>
          <w:p w14:paraId="7DB89FA9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54EC4A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A852AB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D7854AB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C550934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01AAEDB8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9DA9C9F" w14:textId="77777777" w:rsidR="000E61F1" w:rsidRDefault="001A64EF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2B75FD3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FE3CFE3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8B6AD6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6E4C71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3773F0E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0"/>
            <w:vAlign w:val="center"/>
          </w:tcPr>
          <w:p w14:paraId="50BAC8D0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659C67C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271A18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10"/>
            <w:noWrap/>
            <w:vAlign w:val="center"/>
          </w:tcPr>
          <w:p w14:paraId="0E20BDC0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0"/>
            <w:vAlign w:val="center"/>
          </w:tcPr>
          <w:p w14:paraId="191C169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5FEE00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4699A8" w14:textId="77777777" w:rsidR="003E7E5A" w:rsidRPr="006A5D4D" w:rsidRDefault="001A64EF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10"/>
            <w:noWrap/>
            <w:vAlign w:val="center"/>
          </w:tcPr>
          <w:p w14:paraId="7B81A3B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0"/>
            <w:vAlign w:val="center"/>
          </w:tcPr>
          <w:p w14:paraId="37735E1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3B1F189C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898441E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47A0865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28A0C7D6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53D45E5E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2FFF788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C7F499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1FF636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6"/>
            <w:vAlign w:val="center"/>
          </w:tcPr>
          <w:p w14:paraId="2D954DBF" w14:textId="77777777" w:rsidR="007378AC" w:rsidRPr="006F4F17" w:rsidRDefault="007378AC" w:rsidP="00A250A6"/>
        </w:tc>
      </w:tr>
      <w:tr w:rsidR="009F185E" w:rsidRPr="00520D3B" w14:paraId="027BF54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352F04" w14:textId="77777777" w:rsidR="009F185E" w:rsidRPr="009C76AC" w:rsidRDefault="009F185E" w:rsidP="00CD712F">
            <w:r w:rsidRPr="009C76AC"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C76AC">
              <w:instrText xml:space="preserve"> </w:instrText>
            </w:r>
            <w:bookmarkStart w:id="4" w:name="Kontrollkästchen42"/>
            <w:r w:rsidRPr="009C76AC">
              <w:instrText xml:space="preserve">FORMCHECKBOX </w:instrText>
            </w:r>
            <w:r w:rsidRPr="009C76AC">
              <w:fldChar w:fldCharType="separate"/>
            </w:r>
            <w:r w:rsidRPr="009C76AC">
              <w:fldChar w:fldCharType="end"/>
            </w:r>
            <w:bookmarkEnd w:id="4"/>
          </w:p>
        </w:tc>
        <w:tc>
          <w:tcPr>
            <w:tcW w:w="956" w:type="dxa"/>
            <w:gridSpan w:val="10"/>
            <w:noWrap/>
            <w:vAlign w:val="center"/>
          </w:tcPr>
          <w:p w14:paraId="34597163" w14:textId="77777777" w:rsidR="009F185E" w:rsidRPr="009C76AC" w:rsidRDefault="009F185E" w:rsidP="00CD712F"/>
        </w:tc>
        <w:tc>
          <w:tcPr>
            <w:tcW w:w="8480" w:type="dxa"/>
            <w:gridSpan w:val="10"/>
            <w:noWrap/>
            <w:vAlign w:val="center"/>
          </w:tcPr>
          <w:p w14:paraId="665FC0FF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6E7A22C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87D0A7E" w14:textId="77777777" w:rsidR="00124140" w:rsidRDefault="005E33D8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0866FC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7D63888A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349B864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94DD8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0031E32" w14:textId="77777777" w:rsidR="00124140" w:rsidRPr="00520D3B" w:rsidRDefault="00124140" w:rsidP="00FE41B9"/>
        </w:tc>
        <w:tc>
          <w:tcPr>
            <w:tcW w:w="8480" w:type="dxa"/>
            <w:gridSpan w:val="10"/>
            <w:noWrap/>
            <w:vAlign w:val="center"/>
          </w:tcPr>
          <w:p w14:paraId="62AA26B3" w14:textId="77777777" w:rsidR="00124140" w:rsidRPr="00520D3B" w:rsidRDefault="00124140" w:rsidP="00FE41B9"/>
        </w:tc>
      </w:tr>
      <w:tr w:rsidR="002C746F" w:rsidRPr="00520D3B" w14:paraId="2BF2D00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7A54AA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90ECA8F" w14:textId="77777777" w:rsidR="002C746F" w:rsidRPr="00520D3B" w:rsidRDefault="002C746F" w:rsidP="00FE41B9"/>
        </w:tc>
        <w:tc>
          <w:tcPr>
            <w:tcW w:w="8480" w:type="dxa"/>
            <w:gridSpan w:val="10"/>
            <w:noWrap/>
            <w:vAlign w:val="center"/>
          </w:tcPr>
          <w:p w14:paraId="777DB0C1" w14:textId="77777777" w:rsidR="002C746F" w:rsidRPr="00520D3B" w:rsidRDefault="002C746F" w:rsidP="00FE41B9"/>
        </w:tc>
      </w:tr>
      <w:tr w:rsidR="00E557DF" w:rsidRPr="00520D3B" w14:paraId="2230D9D2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D237662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74815F45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70AF880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7211B97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C2C4293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902EFA0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0B13F5D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901F8D1" w14:textId="77777777" w:rsidR="00E557D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BB32B09" w14:textId="77777777" w:rsidR="00E557DF" w:rsidRPr="00520D3B" w:rsidRDefault="00C134DD" w:rsidP="00FE41B9">
            <w:r>
              <w:t>223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386F28E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2378336B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7CB4B85" w14:textId="77777777" w:rsidR="001A64E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D1CDDF1" w14:textId="77777777" w:rsidR="001A64EF" w:rsidRDefault="001A64EF" w:rsidP="00620B57">
            <w:pPr>
              <w:jc w:val="left"/>
            </w:pPr>
            <w:r>
              <w:t>236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077B6256" w14:textId="77777777" w:rsidR="001A64EF" w:rsidRPr="007F0B5C" w:rsidRDefault="001A64EF" w:rsidP="00620B57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12AC663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5594FDC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E598968" w14:textId="77777777" w:rsidR="001A64EF" w:rsidRPr="00520D3B" w:rsidRDefault="001A64EF" w:rsidP="00FE41B9"/>
        </w:tc>
        <w:tc>
          <w:tcPr>
            <w:tcW w:w="8766" w:type="dxa"/>
            <w:gridSpan w:val="12"/>
            <w:noWrap/>
            <w:vAlign w:val="center"/>
          </w:tcPr>
          <w:p w14:paraId="2BF9367F" w14:textId="77777777" w:rsidR="001A64EF" w:rsidRPr="00520D3B" w:rsidRDefault="001A64EF" w:rsidP="00FE41B9"/>
        </w:tc>
      </w:tr>
      <w:tr w:rsidR="001A64EF" w:rsidRPr="008A13F3" w14:paraId="08A84F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AD997FA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7AF2C2BA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0945CF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4AC7D8BC" w14:textId="77777777" w:rsidR="001A64EF" w:rsidRPr="00DF23C4" w:rsidRDefault="001A64EF" w:rsidP="00620B57">
            <w:pPr>
              <w:rPr>
                <w:sz w:val="4"/>
                <w:szCs w:val="4"/>
              </w:rPr>
            </w:pPr>
          </w:p>
          <w:p w14:paraId="6FD28986" w14:textId="77777777" w:rsidR="001A64EF" w:rsidRPr="00DF23C4" w:rsidRDefault="001A64EF" w:rsidP="00620B57">
            <w:r w:rsidRPr="00DF23C4">
              <w:t>Stadt Duisburg</w:t>
            </w:r>
          </w:p>
        </w:tc>
      </w:tr>
      <w:tr w:rsidR="001A64EF" w:rsidRPr="00520D3B" w14:paraId="05DCF204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E254CE2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080368ED" w14:textId="77777777" w:rsidR="001A64EF" w:rsidRPr="00DF23C4" w:rsidRDefault="001A64EF" w:rsidP="00620B57">
            <w:r w:rsidRPr="00DF23C4">
              <w:t>Friedrich-Albert-Lange-Platz 7</w:t>
            </w:r>
          </w:p>
        </w:tc>
      </w:tr>
      <w:tr w:rsidR="001A64EF" w:rsidRPr="00520D3B" w14:paraId="505D5CC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3D337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2EECE015" w14:textId="77777777" w:rsidR="005246E2" w:rsidRPr="00DF23C4" w:rsidRDefault="001A64EF" w:rsidP="00997D33">
            <w:r w:rsidRPr="00DF23C4">
              <w:t>D-47051 Duisburg</w:t>
            </w:r>
          </w:p>
        </w:tc>
      </w:tr>
      <w:tr w:rsidR="001A64EF" w:rsidRPr="00520D3B" w14:paraId="33C291A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8BCD4E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F413607" w14:textId="77777777" w:rsidR="001A64EF" w:rsidRPr="00520D3B" w:rsidRDefault="001A64EF" w:rsidP="00C134DD"/>
        </w:tc>
      </w:tr>
      <w:tr w:rsidR="001A64EF" w:rsidRPr="008A13F3" w14:paraId="0CF8D52D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A5A3E62" w14:textId="77777777" w:rsidR="001A64EF" w:rsidRPr="008A13F3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03180E78" w14:textId="77777777" w:rsidR="001A64EF" w:rsidRDefault="001A64EF" w:rsidP="00C134DD">
            <w:r>
              <w:t>zu vergeben.</w:t>
            </w:r>
          </w:p>
          <w:p w14:paraId="4CEFD567" w14:textId="77777777" w:rsidR="00997D33" w:rsidRDefault="00997D33" w:rsidP="00C134DD"/>
          <w:p w14:paraId="27DAB906" w14:textId="77777777" w:rsidR="00997D33" w:rsidRPr="006B28BB" w:rsidRDefault="00997D33" w:rsidP="00C134DD"/>
        </w:tc>
      </w:tr>
      <w:tr w:rsidR="001A64EF" w:rsidRPr="00520D3B" w14:paraId="4BE3C68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6E97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2706D345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295D042B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C43CEF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0676365" w14:textId="77777777" w:rsidR="001A64EF" w:rsidRPr="00520D3B" w:rsidRDefault="001A64EF" w:rsidP="000021DC"/>
        </w:tc>
      </w:tr>
      <w:tr w:rsidR="001A64EF" w:rsidRPr="00520D3B" w14:paraId="3885CA59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759D5D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B22FE61" w14:textId="77777777" w:rsidR="001A64EF" w:rsidRPr="00520D3B" w:rsidRDefault="001A64EF" w:rsidP="00C134DD"/>
        </w:tc>
      </w:tr>
      <w:tr w:rsidR="001A64EF" w:rsidRPr="00520D3B" w14:paraId="1B41FBCF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FB07C97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30A898E7" w14:textId="77777777" w:rsidR="001A64EF" w:rsidRDefault="001A64EF" w:rsidP="00C134DD"/>
          <w:p w14:paraId="4EFEAD0F" w14:textId="77777777" w:rsidR="00997D33" w:rsidRPr="00520D3B" w:rsidRDefault="00997D33" w:rsidP="00C134DD"/>
        </w:tc>
      </w:tr>
      <w:tr w:rsidR="001A64EF" w:rsidRPr="008A13F3" w14:paraId="319A90CC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65E221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58A0F317" w14:textId="77777777" w:rsidR="001A64EF" w:rsidRPr="006B28BB" w:rsidRDefault="001A64EF" w:rsidP="008A13F3"/>
        </w:tc>
      </w:tr>
      <w:tr w:rsidR="001A64EF" w:rsidRPr="008A13F3" w14:paraId="51DD251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1B1BAFA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6A5ECCA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7EC29549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2BE4ACB6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3B3BAD36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9E60330" w14:textId="77777777" w:rsidR="001A64EF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815110B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358077FF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70BEC4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2F53505A" w14:textId="77777777" w:rsidR="001A64EF" w:rsidRPr="0066119D" w:rsidDel="00DC4158" w:rsidRDefault="001A64E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4"/>
            <w:vAlign w:val="center"/>
          </w:tcPr>
          <w:p w14:paraId="2A3E5CF2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136A09D1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C884170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32432A53" w14:textId="77777777" w:rsidR="001A64EF" w:rsidRPr="0066119D" w:rsidDel="00DC4158" w:rsidRDefault="001A64EF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Pr="00520D3B">
              <w:rPr>
                <w:b/>
              </w:rPr>
            </w:r>
            <w:r w:rsidRPr="00520D3B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0" w:type="dxa"/>
            <w:gridSpan w:val="14"/>
            <w:vAlign w:val="center"/>
          </w:tcPr>
          <w:p w14:paraId="55BB7450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F92CF7" w14:paraId="71BE770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60747DA" w14:textId="77777777" w:rsidR="001A64EF" w:rsidRPr="00520D3B" w:rsidRDefault="001A64EF" w:rsidP="00F55389"/>
        </w:tc>
        <w:tc>
          <w:tcPr>
            <w:tcW w:w="494" w:type="dxa"/>
            <w:gridSpan w:val="7"/>
            <w:noWrap/>
            <w:vAlign w:val="center"/>
          </w:tcPr>
          <w:p w14:paraId="405C677D" w14:textId="77777777" w:rsidR="001A64EF" w:rsidRPr="00520D3B" w:rsidRDefault="001A64EF" w:rsidP="00F55389"/>
        </w:tc>
        <w:tc>
          <w:tcPr>
            <w:tcW w:w="992" w:type="dxa"/>
            <w:gridSpan w:val="5"/>
            <w:vAlign w:val="center"/>
          </w:tcPr>
          <w:p w14:paraId="33FAF277" w14:textId="77777777" w:rsidR="001A64EF" w:rsidRPr="00520D3B" w:rsidRDefault="001A64EF" w:rsidP="00F55389">
            <w:r>
              <w:t>Stelle</w:t>
            </w:r>
          </w:p>
        </w:tc>
        <w:tc>
          <w:tcPr>
            <w:tcW w:w="4386" w:type="dxa"/>
            <w:gridSpan w:val="5"/>
            <w:noWrap/>
            <w:vAlign w:val="center"/>
          </w:tcPr>
          <w:p w14:paraId="3D3480B8" w14:textId="77777777" w:rsidR="001A64EF" w:rsidRPr="00D9220D" w:rsidRDefault="001A64EF" w:rsidP="00F55389"/>
        </w:tc>
        <w:tc>
          <w:tcPr>
            <w:tcW w:w="851" w:type="dxa"/>
            <w:vAlign w:val="center"/>
          </w:tcPr>
          <w:p w14:paraId="223AE33E" w14:textId="77777777" w:rsidR="001A64EF" w:rsidRPr="00D9220D" w:rsidRDefault="001A64EF" w:rsidP="00F55389">
            <w:r>
              <w:t>Tel.</w:t>
            </w:r>
          </w:p>
        </w:tc>
        <w:tc>
          <w:tcPr>
            <w:tcW w:w="2744" w:type="dxa"/>
            <w:gridSpan w:val="4"/>
            <w:vAlign w:val="center"/>
          </w:tcPr>
          <w:p w14:paraId="482C978A" w14:textId="77777777" w:rsidR="001A64EF" w:rsidRPr="00D9220D" w:rsidRDefault="001A64EF" w:rsidP="00F55389"/>
        </w:tc>
      </w:tr>
      <w:tr w:rsidR="001A64EF" w:rsidRPr="00520D3B" w14:paraId="601519E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2EA1978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9DFF239" w14:textId="77777777" w:rsidR="001A64EF" w:rsidRPr="00520D3B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7F5C688B" w14:textId="77777777" w:rsidR="001A64EF" w:rsidRPr="00520D3B" w:rsidRDefault="001A64EF" w:rsidP="00F55389">
            <w:pPr>
              <w:jc w:val="left"/>
            </w:pPr>
          </w:p>
        </w:tc>
        <w:tc>
          <w:tcPr>
            <w:tcW w:w="4386" w:type="dxa"/>
            <w:gridSpan w:val="5"/>
            <w:noWrap/>
            <w:vAlign w:val="bottom"/>
          </w:tcPr>
          <w:p w14:paraId="172395A8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4B311CEE" w14:textId="77777777" w:rsidR="001A64EF" w:rsidRPr="00520D3B" w:rsidRDefault="001A64EF" w:rsidP="00F55389">
            <w:pPr>
              <w:jc w:val="left"/>
            </w:pPr>
            <w:r>
              <w:t>Fax</w:t>
            </w:r>
          </w:p>
        </w:tc>
        <w:tc>
          <w:tcPr>
            <w:tcW w:w="2744" w:type="dxa"/>
            <w:gridSpan w:val="4"/>
            <w:vAlign w:val="bottom"/>
          </w:tcPr>
          <w:p w14:paraId="362FBA9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67FED34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24907D5B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625C0E2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01657A1E" w14:textId="77777777" w:rsidR="001A64EF" w:rsidRDefault="001A64EF" w:rsidP="00F55389">
            <w:pPr>
              <w:jc w:val="left"/>
            </w:pPr>
            <w:r>
              <w:t>Straße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2D0A8679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07D5A4EE" w14:textId="77777777" w:rsidR="001A64EF" w:rsidRDefault="001A64EF" w:rsidP="00F55389">
            <w:pPr>
              <w:jc w:val="left"/>
            </w:pPr>
            <w:r>
              <w:t>E-Mail</w:t>
            </w:r>
          </w:p>
        </w:tc>
        <w:tc>
          <w:tcPr>
            <w:tcW w:w="2744" w:type="dxa"/>
            <w:gridSpan w:val="4"/>
            <w:vAlign w:val="bottom"/>
          </w:tcPr>
          <w:p w14:paraId="2A24FCB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141F5DF5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5FD0D9F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48006A6C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52FF8D05" w14:textId="77777777" w:rsidR="001A64EF" w:rsidRDefault="001A64EF" w:rsidP="00F55389">
            <w:pPr>
              <w:jc w:val="left"/>
            </w:pPr>
            <w:r>
              <w:t>PLZ/Ort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30D1E637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7F7986F2" w14:textId="77777777" w:rsidR="001A64EF" w:rsidRDefault="001A64EF" w:rsidP="00F55389">
            <w:pPr>
              <w:jc w:val="left"/>
            </w:pPr>
          </w:p>
        </w:tc>
        <w:tc>
          <w:tcPr>
            <w:tcW w:w="2744" w:type="dxa"/>
            <w:gridSpan w:val="4"/>
            <w:vAlign w:val="bottom"/>
          </w:tcPr>
          <w:p w14:paraId="743AF03E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2DC80D43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126434FB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95144C5" w14:textId="77777777" w:rsidR="001A64EF" w:rsidRPr="00520D3B" w:rsidRDefault="001A64EF" w:rsidP="00F55389"/>
        </w:tc>
      </w:tr>
      <w:tr w:rsidR="001A64EF" w:rsidRPr="00520D3B" w14:paraId="5B0B6050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EB1990E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E49A67F" w14:textId="77777777" w:rsidR="001A64EF" w:rsidRDefault="001A64EF" w:rsidP="00F55389"/>
          <w:p w14:paraId="5A852C14" w14:textId="77777777" w:rsidR="00997D33" w:rsidRDefault="00997D33" w:rsidP="00F55389"/>
          <w:p w14:paraId="41F8E238" w14:textId="77777777" w:rsidR="00997D33" w:rsidRDefault="00997D33" w:rsidP="00F55389"/>
          <w:p w14:paraId="040B47DA" w14:textId="77777777" w:rsidR="00997D33" w:rsidRDefault="00997D33" w:rsidP="00F55389"/>
          <w:p w14:paraId="3FD030F0" w14:textId="77777777" w:rsidR="00997D33" w:rsidRDefault="00997D33" w:rsidP="00F55389"/>
          <w:p w14:paraId="30F2509D" w14:textId="77777777" w:rsidR="00997D33" w:rsidRPr="00520D3B" w:rsidRDefault="00997D33" w:rsidP="00F55389"/>
        </w:tc>
      </w:tr>
      <w:tr w:rsidR="001A64EF" w:rsidRPr="00520D3B" w14:paraId="3D54332A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5E7ACFA0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87C22EA" w14:textId="77777777" w:rsidR="001A64EF" w:rsidRPr="00520D3B" w:rsidRDefault="001A64EF" w:rsidP="00F55389"/>
        </w:tc>
      </w:tr>
      <w:tr w:rsidR="001A64EF" w:rsidRPr="00520D3B" w14:paraId="25D0320F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23BA906" w14:textId="77777777" w:rsidR="001A64EF" w:rsidRPr="00586235" w:rsidRDefault="001A64EF" w:rsidP="006F4F17">
            <w:pPr>
              <w:pStyle w:val="berschrift1"/>
            </w:pPr>
            <w:r>
              <w:lastRenderedPageBreak/>
              <w:t>Vorlage von Nachweisen/Angaben/Unterlagen</w:t>
            </w:r>
          </w:p>
        </w:tc>
      </w:tr>
      <w:tr w:rsidR="001A64EF" w:rsidRPr="00F36274" w14:paraId="5D2D47C6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F1D2BFC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AEE509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D275FFB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A99ECFC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5E25605A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2504B7F5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974A7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E0F7564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2175AD7" w14:textId="77777777" w:rsidR="001A64EF" w:rsidRPr="00483C89" w:rsidRDefault="001A64EF" w:rsidP="00CC02A9"/>
        </w:tc>
      </w:tr>
      <w:tr w:rsidR="001A64EF" w:rsidRPr="00F36274" w14:paraId="46C80A3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20147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AC7E16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11DFEE3" w14:textId="77777777" w:rsidR="001A64EF" w:rsidRPr="00275337" w:rsidRDefault="001A64EF" w:rsidP="00520D3B"/>
        </w:tc>
      </w:tr>
      <w:tr w:rsidR="001A64EF" w:rsidRPr="0002662E" w14:paraId="6040B22A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33D4304" w14:textId="77777777" w:rsidR="001A64EF" w:rsidRPr="006B28BB" w:rsidRDefault="001A64EF" w:rsidP="00A250A6">
            <w:pPr>
              <w:pStyle w:val="berschrift2"/>
            </w:pPr>
            <w:r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259FBA9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CFFDA9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E70A6F8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72C25E12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982D1A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C736C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248C97E1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40AB5FB1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5BAF361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AB2EBE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D10179E" w14:textId="77777777" w:rsidR="001A64EF" w:rsidRPr="00F36274" w:rsidRDefault="00675818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D66CC0F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7FF8D72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BBBC82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DF992C6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0A808848" w14:textId="77777777" w:rsidR="001A64EF" w:rsidRPr="00F36274" w:rsidRDefault="001A64EF" w:rsidP="00520D3B"/>
        </w:tc>
      </w:tr>
      <w:tr w:rsidR="001A64EF" w:rsidRPr="00F36274" w14:paraId="633001A1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63827D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6C919E3E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970B081" w14:textId="77777777" w:rsidR="001A64EF" w:rsidRPr="00F36274" w:rsidRDefault="001A64EF" w:rsidP="008A13F3"/>
        </w:tc>
      </w:tr>
      <w:tr w:rsidR="001A64EF" w:rsidRPr="00483C89" w14:paraId="06DB0EA1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3BB633E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7BB1607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1CCCE672" w14:textId="77777777" w:rsidR="001A64EF" w:rsidRPr="00BB26FF" w:rsidRDefault="001A64EF" w:rsidP="006F4F17">
            <w:pPr>
              <w:pStyle w:val="berschrift1"/>
            </w:pPr>
            <w:proofErr w:type="spellStart"/>
            <w:r w:rsidRPr="00B721AD">
              <w:t>Losweise</w:t>
            </w:r>
            <w:proofErr w:type="spellEnd"/>
            <w:r w:rsidRPr="00B721AD">
              <w:t xml:space="preserve"> Vergabe</w:t>
            </w:r>
          </w:p>
        </w:tc>
      </w:tr>
      <w:tr w:rsidR="001A64EF" w:rsidRPr="00520D3B" w14:paraId="518A7DD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CF29F2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C890C0B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09FE7C0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4FC3303F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90AEA83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2D38705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7EFA614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75D4DFA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E1EB8B5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BA0A6BC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6D294FD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4E9BBC2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51261BDD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2953C9A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2428A22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3DB9F7F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2269D53C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57BBBBD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E07C88C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BA585D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80C60EC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DEF1313" w14:textId="77777777" w:rsidR="001A64EF" w:rsidRPr="008A13F3" w:rsidRDefault="001A64EF" w:rsidP="0099679F"/>
        </w:tc>
      </w:tr>
      <w:tr w:rsidR="001A64EF" w:rsidRPr="00520D3B" w14:paraId="53176B1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821C50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228F7D0C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5BD0C59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08FAE1C" w14:textId="77777777" w:rsidR="001A64EF" w:rsidRPr="008A13F3" w:rsidRDefault="001A64EF" w:rsidP="0099679F"/>
        </w:tc>
      </w:tr>
      <w:tr w:rsidR="001A64EF" w:rsidRPr="00520D3B" w14:paraId="00F055E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47377F7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1CCE2430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2B4EF6AB" w14:textId="77777777" w:rsidR="001A64EF" w:rsidRPr="00520D3B" w:rsidRDefault="001A64EF" w:rsidP="007A46E0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0F59BE90" w14:textId="77777777" w:rsidR="001A64EF" w:rsidRPr="008A13F3" w:rsidRDefault="001A64EF" w:rsidP="007A46E0"/>
        </w:tc>
      </w:tr>
      <w:tr w:rsidR="001A64EF" w:rsidRPr="00520D3B" w14:paraId="089E7910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F1B8217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6EAA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15471F3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FA42EA6" w14:textId="77777777" w:rsidR="001A64EF" w:rsidRPr="008A13F3" w:rsidRDefault="001A64EF" w:rsidP="0099679F"/>
        </w:tc>
      </w:tr>
      <w:tr w:rsidR="001A64EF" w:rsidRPr="00520D3B" w14:paraId="0555BBD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2971DE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A61E3A8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5867703B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13497D39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53A061B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514E40D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D7DAD9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979AF7B" w14:textId="77777777" w:rsidR="001A64EF" w:rsidRPr="008A13F3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C4DE6E9" w14:textId="77777777" w:rsidR="001A64EF" w:rsidRPr="008A13F3" w:rsidRDefault="001A64EF" w:rsidP="0099679F"/>
        </w:tc>
      </w:tr>
      <w:tr w:rsidR="001A64EF" w:rsidRPr="00905B2B" w14:paraId="43FA93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AD0B69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07FC1E8D" w14:textId="77777777" w:rsidTr="006D73FF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7F0424F6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4"/>
            <w:noWrap/>
            <w:vAlign w:val="center"/>
          </w:tcPr>
          <w:p w14:paraId="5D0AF23E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45CD74A" w14:textId="77777777" w:rsidTr="006D73FF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6E2CBB85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4522D547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37CB6C27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8BC0B32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41066AC9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2E3B70E5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966CCCB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2A964E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200D6EF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5423C3B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190D801F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5F8F330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F07B93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35545A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5EB6DE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9A4542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365FA9F4" w14:textId="77777777" w:rsidR="001A64EF" w:rsidRDefault="001A64EF" w:rsidP="002020D8"/>
        </w:tc>
      </w:tr>
      <w:tr w:rsidR="001A64EF" w:rsidRPr="00520D3B" w14:paraId="45EBBEAA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59B9C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3869EC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E4454C8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0E755287" w14:textId="77777777" w:rsidR="001A64EF" w:rsidRDefault="001A64EF" w:rsidP="002020D8"/>
        </w:tc>
      </w:tr>
      <w:tr w:rsidR="001A64EF" w:rsidRPr="00520D3B" w14:paraId="02854C5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FFE4D61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EB8955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C006EE6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77AB5268" w14:textId="77777777" w:rsidR="001A64EF" w:rsidRDefault="001A64EF" w:rsidP="002020D8"/>
        </w:tc>
      </w:tr>
      <w:tr w:rsidR="001A64EF" w:rsidRPr="00520D3B" w14:paraId="0B09FB5D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ECEFA2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5607640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A5674B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4786D68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205871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8FCC45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4047E11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B652AD1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63286931" w14:textId="77777777" w:rsidR="001A64EF" w:rsidRDefault="001A64EF" w:rsidP="002020D8"/>
        </w:tc>
      </w:tr>
      <w:tr w:rsidR="001A64EF" w:rsidRPr="00520D3B" w14:paraId="051DA0DC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C11346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15640F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EAC7648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9427208" w14:textId="77777777" w:rsidR="001A64EF" w:rsidRDefault="001A64EF" w:rsidP="006E0531"/>
        </w:tc>
      </w:tr>
      <w:tr w:rsidR="001A64EF" w:rsidRPr="00520D3B" w14:paraId="68C8E0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CB0C673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4BA2244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3C1412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57EE3735" w14:textId="77777777" w:rsidR="001A64EF" w:rsidRDefault="001A64EF" w:rsidP="006E0531"/>
        </w:tc>
      </w:tr>
      <w:tr w:rsidR="001A64EF" w:rsidRPr="00520D3B" w14:paraId="29834D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D63AA59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38B0ECA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8C36254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3AA00F9A" w14:textId="77777777" w:rsidR="001A64EF" w:rsidRDefault="001A64EF" w:rsidP="006E0531"/>
        </w:tc>
      </w:tr>
      <w:tr w:rsidR="001A64EF" w:rsidRPr="00520D3B" w14:paraId="7AD185F1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D47D1A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74375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20243D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BF0AAB4" w14:textId="77777777" w:rsidR="001A64EF" w:rsidRDefault="001A64EF" w:rsidP="006E0531"/>
        </w:tc>
      </w:tr>
      <w:tr w:rsidR="001A64EF" w:rsidRPr="00520D3B" w14:paraId="19BB1560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0C647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D77E5A8" w14:textId="77777777" w:rsidR="001A64EF" w:rsidRPr="00751A90" w:rsidRDefault="001A64EF" w:rsidP="006E0531"/>
        </w:tc>
        <w:tc>
          <w:tcPr>
            <w:tcW w:w="8950" w:type="dxa"/>
            <w:gridSpan w:val="14"/>
            <w:noWrap/>
            <w:vAlign w:val="center"/>
          </w:tcPr>
          <w:p w14:paraId="1BB21422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12D6632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92FC01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7EA1A3C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AFD59BE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1468C83C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7FAA8275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A7130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591EC6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A2704BC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05ED678F" w14:textId="77777777" w:rsidR="001A64EF" w:rsidRDefault="001A64EF" w:rsidP="006E0531"/>
        </w:tc>
      </w:tr>
      <w:tr w:rsidR="001A64EF" w:rsidRPr="00520D3B" w14:paraId="52A18F8F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B5BB47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827441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56B56A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1E7547F" w14:textId="77777777" w:rsidR="001A64EF" w:rsidRDefault="001A64EF" w:rsidP="006E0531"/>
        </w:tc>
      </w:tr>
      <w:tr w:rsidR="001A64EF" w:rsidRPr="00520D3B" w14:paraId="3506625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B0D51D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90A813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30C3DC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7ABB000" w14:textId="77777777" w:rsidR="001A64EF" w:rsidRDefault="001A64EF" w:rsidP="006E0531"/>
          <w:p w14:paraId="308BB144" w14:textId="77777777" w:rsidR="00997D33" w:rsidRDefault="00997D33" w:rsidP="006E0531"/>
          <w:p w14:paraId="7A1C3931" w14:textId="77777777" w:rsidR="00997D33" w:rsidRDefault="00997D33" w:rsidP="006E0531"/>
          <w:p w14:paraId="27CB158C" w14:textId="77777777" w:rsidR="00997D33" w:rsidRDefault="00997D33" w:rsidP="006E0531"/>
        </w:tc>
      </w:tr>
      <w:tr w:rsidR="001A64EF" w:rsidRPr="00520D3B" w14:paraId="696265A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50F88711" w14:textId="77777777" w:rsidR="006D73FF" w:rsidRPr="006D73FF" w:rsidRDefault="00675818" w:rsidP="00997D33">
            <w:pPr>
              <w:pStyle w:val="berschrift1"/>
            </w:pPr>
            <w:r>
              <w:t>Angebotswertung</w:t>
            </w:r>
          </w:p>
        </w:tc>
      </w:tr>
      <w:tr w:rsidR="006D73FF" w:rsidRPr="00520D3B" w14:paraId="2E60F1EF" w14:textId="77777777" w:rsidTr="00BB0CF9">
        <w:trPr>
          <w:gridAfter w:val="3"/>
          <w:wAfter w:w="171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7EE18BC7" w14:textId="77777777" w:rsidR="006D73FF" w:rsidRPr="00520D3B" w:rsidRDefault="006D73FF" w:rsidP="00620B57"/>
        </w:tc>
        <w:tc>
          <w:tcPr>
            <w:tcW w:w="9270" w:type="dxa"/>
            <w:gridSpan w:val="17"/>
            <w:noWrap/>
            <w:vAlign w:val="center"/>
          </w:tcPr>
          <w:p w14:paraId="2DBC5DA3" w14:textId="77777777" w:rsidR="006D73FF" w:rsidRPr="00520D3B" w:rsidRDefault="006D73FF" w:rsidP="00620B57">
            <w:r w:rsidRPr="00FB131E">
              <w:t>Kriterien für die Wertung der Haupt- und ggf. Nebenangebote</w:t>
            </w:r>
          </w:p>
        </w:tc>
      </w:tr>
      <w:tr w:rsidR="006D73FF" w:rsidRPr="00520D3B" w14:paraId="7B35D9F0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82E2EBF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7EC435D1" w14:textId="77777777" w:rsidR="006D73FF" w:rsidRPr="00520D3B" w:rsidRDefault="006D73FF" w:rsidP="00620B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6"/>
            <w:noWrap/>
            <w:vAlign w:val="center"/>
          </w:tcPr>
          <w:p w14:paraId="48518A5C" w14:textId="77777777" w:rsidR="006D73FF" w:rsidRPr="00520D3B" w:rsidRDefault="006D73FF" w:rsidP="00620B57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16638A9E" w14:textId="77777777" w:rsidTr="00BB0CF9">
        <w:trPr>
          <w:gridAfter w:val="2"/>
          <w:wAfter w:w="125" w:type="dxa"/>
          <w:trHeight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BF6C951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25960F74" w14:textId="77777777" w:rsidR="006D73FF" w:rsidRPr="00520D3B" w:rsidRDefault="006D73FF" w:rsidP="00620B57"/>
        </w:tc>
        <w:tc>
          <w:tcPr>
            <w:tcW w:w="8975" w:type="dxa"/>
            <w:gridSpan w:val="16"/>
            <w:noWrap/>
            <w:vAlign w:val="center"/>
          </w:tcPr>
          <w:p w14:paraId="08DBA59E" w14:textId="77777777" w:rsidR="006D73FF" w:rsidRDefault="006D73FF" w:rsidP="00620B57">
            <w:r>
              <w:t>Der Preis wird aus der Wertungssumme des Angebotes ermittelt.</w:t>
            </w:r>
          </w:p>
          <w:p w14:paraId="6D6D5505" w14:textId="77777777" w:rsidR="006D73FF" w:rsidRPr="00520D3B" w:rsidRDefault="006D73FF" w:rsidP="00620B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5AB83B73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03C99529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676BFD7D" w14:textId="77777777" w:rsidR="006D73FF" w:rsidRPr="00520D3B" w:rsidRDefault="006D73FF" w:rsidP="00620B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6"/>
            <w:noWrap/>
            <w:vAlign w:val="center"/>
          </w:tcPr>
          <w:p w14:paraId="34E89C12" w14:textId="77777777" w:rsidR="006D73FF" w:rsidRPr="00AB647F" w:rsidRDefault="006D73FF" w:rsidP="00620B57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2B11DF25" w14:textId="77777777" w:rsidTr="00BB0CF9">
        <w:trPr>
          <w:gridAfter w:val="3"/>
          <w:wAfter w:w="171" w:type="dxa"/>
          <w:trHeight w:val="397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68CD8D9B" w14:textId="77777777" w:rsidR="006D73FF" w:rsidRDefault="006D73FF" w:rsidP="00620B57">
            <w:pPr>
              <w:rPr>
                <w:b/>
              </w:rPr>
            </w:pPr>
          </w:p>
        </w:tc>
        <w:tc>
          <w:tcPr>
            <w:tcW w:w="9270" w:type="dxa"/>
            <w:gridSpan w:val="17"/>
            <w:noWrap/>
            <w:vAlign w:val="center"/>
          </w:tcPr>
          <w:p w14:paraId="30BE638D" w14:textId="77777777" w:rsidR="006D73FF" w:rsidRDefault="006D73FF" w:rsidP="00620B57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12FDF5D0" w14:textId="77777777" w:rsidR="006D73FF" w:rsidRDefault="006D73FF" w:rsidP="00620B57"/>
          <w:p w14:paraId="33CBDB05" w14:textId="77777777" w:rsidR="006D73FF" w:rsidRDefault="006D73FF" w:rsidP="00620B57"/>
          <w:p w14:paraId="2E9E19F9" w14:textId="77777777" w:rsidR="006D73FF" w:rsidRDefault="006D73FF" w:rsidP="00620B57"/>
          <w:p w14:paraId="0257200E" w14:textId="77777777" w:rsidR="006D73FF" w:rsidRDefault="006D73FF" w:rsidP="00620B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63756E35" w14:textId="77777777" w:rsidR="006D73FF" w:rsidRDefault="006D73FF" w:rsidP="00620B57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0AFA372D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7AA4A88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5D0D9DC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C235ED0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3F92482" w14:textId="77777777" w:rsidR="001A64EF" w:rsidRDefault="00675818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4"/>
            <w:noWrap/>
            <w:vAlign w:val="center"/>
          </w:tcPr>
          <w:p w14:paraId="77FA6BFC" w14:textId="77777777" w:rsidR="001A64EF" w:rsidRDefault="001A64EF" w:rsidP="00520D3B">
            <w:r>
              <w:t>elektronisch in Textform.</w:t>
            </w:r>
          </w:p>
        </w:tc>
      </w:tr>
      <w:tr w:rsidR="001A64EF" w:rsidRPr="00520D3B" w14:paraId="1AC6374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E6BBA08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5CCA8B6" w14:textId="77777777" w:rsidR="001A64EF" w:rsidRPr="00520D3B" w:rsidRDefault="00675818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4"/>
            <w:noWrap/>
            <w:vAlign w:val="center"/>
          </w:tcPr>
          <w:p w14:paraId="077125DD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4CCC8D84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44384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7130A5B5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7251F26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5A421990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E5DDACA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519F6F6B" w14:textId="77777777" w:rsidR="001A64EF" w:rsidRPr="00520D3B" w:rsidRDefault="001A64EF" w:rsidP="00A250A6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6C823542" w14:textId="77777777" w:rsidR="001A64EF" w:rsidRDefault="001A64EF" w:rsidP="00A250A6">
            <w:r>
              <w:t>schriftlich.</w:t>
            </w:r>
          </w:p>
        </w:tc>
      </w:tr>
      <w:tr w:rsidR="003E7E5A" w:rsidRPr="0009487C" w14:paraId="67E696F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4DB9B6E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1D3FA618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 w:val="restart"/>
            <w:noWrap/>
            <w:tcMar>
              <w:left w:w="28" w:type="dxa"/>
            </w:tcMar>
          </w:tcPr>
          <w:p w14:paraId="1439561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6A7C50E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2E083D95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2DD3B1E0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D5B98F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0DB503BB" w14:textId="77777777" w:rsidTr="006D73FF">
        <w:trPr>
          <w:gridAfter w:val="1"/>
          <w:wAfter w:w="23" w:type="dxa"/>
          <w:trHeight w:val="679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0D2F4EA8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6AE9281E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6393157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745CE81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2B4074F3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13"/>
            <w:vAlign w:val="center"/>
          </w:tcPr>
          <w:p w14:paraId="62D369EA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209B76C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CAB5FC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7587390D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FA4920B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5" w:type="dxa"/>
            <w:gridSpan w:val="8"/>
            <w:vMerge w:val="restart"/>
            <w:vAlign w:val="center"/>
          </w:tcPr>
          <w:p w14:paraId="4783A69C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AF79975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072799EA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15486AA5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162FFE1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4A34143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7413B30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7C6E86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4CFB660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6F9468B9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2B8277F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21B3842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2C886EF7" w14:textId="77777777" w:rsidR="003E7E5A" w:rsidRPr="00EB3AE5" w:rsidRDefault="003E7E5A" w:rsidP="00EB3AE5"/>
        </w:tc>
        <w:tc>
          <w:tcPr>
            <w:tcW w:w="9406" w:type="dxa"/>
            <w:gridSpan w:val="18"/>
            <w:noWrap/>
            <w:vAlign w:val="center"/>
          </w:tcPr>
          <w:p w14:paraId="0915BAF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4071D5DD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EE0C85E" w14:textId="77777777" w:rsidR="003E7E5A" w:rsidRPr="00EB3AE5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1073AAF3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1403958F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A2651DB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5B1F1ED7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7"/>
            <w:vAlign w:val="center"/>
          </w:tcPr>
          <w:p w14:paraId="53EF079B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23A5D77E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88D5707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509DB5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5CBEED63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525D0533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2C48BF29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7DDA5F2F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7"/>
            <w:vAlign w:val="center"/>
          </w:tcPr>
          <w:p w14:paraId="3D827F5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2379CE5B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559D5D6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1422A4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4C819D3B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7CC902BC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2EE3E72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58DE5688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3" w:type="dxa"/>
            <w:gridSpan w:val="5"/>
            <w:vAlign w:val="center"/>
          </w:tcPr>
          <w:p w14:paraId="64AA854F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40D6D64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67ADABC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22642A0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0C80D3B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CE76033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362486A" w14:textId="77777777" w:rsidR="003E7E5A" w:rsidRPr="00520D3B" w:rsidRDefault="003E7E5A" w:rsidP="00BC546E"/>
        </w:tc>
      </w:tr>
      <w:tr w:rsidR="003E7E5A" w:rsidRPr="00E44B1B" w14:paraId="4C44AC53" w14:textId="77777777" w:rsidTr="006D73FF">
        <w:trPr>
          <w:gridAfter w:val="1"/>
          <w:wAfter w:w="23" w:type="dxa"/>
          <w:trHeight w:val="140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546D8B7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9F4B806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1D30B22C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193C672" w14:textId="58B36858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kann:</w:t>
            </w:r>
          </w:p>
        </w:tc>
      </w:tr>
      <w:tr w:rsidR="003E7E5A" w:rsidRPr="00520D3B" w14:paraId="16E06D7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03002A5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E27647" w14:textId="77777777" w:rsidR="003E7E5A" w:rsidRPr="00520D3B" w:rsidRDefault="003E7E5A" w:rsidP="00A16EED"/>
        </w:tc>
      </w:tr>
      <w:tr w:rsidR="003E7E5A" w:rsidRPr="00520D3B" w14:paraId="0950ECA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3AD448D2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FA6AEA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2DE48FEA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3471D60E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0E2DACF5" w14:textId="77777777" w:rsidR="003E7E5A" w:rsidRPr="00520D3B" w:rsidRDefault="003E7E5A" w:rsidP="00A16EED"/>
        </w:tc>
      </w:tr>
      <w:tr w:rsidR="003E7E5A" w:rsidRPr="00520D3B" w14:paraId="02A484A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09283C1" w14:textId="77777777" w:rsidR="003E7E5A" w:rsidRPr="00520D3B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0FD53D7C" w14:textId="77777777" w:rsidR="003E7E5A" w:rsidRPr="00520D3B" w:rsidRDefault="003E7E5A" w:rsidP="00520D3B"/>
        </w:tc>
      </w:tr>
      <w:tr w:rsidR="003E7E5A" w:rsidRPr="00E44B1B" w14:paraId="7B98535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C80FDDF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D36B97C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DC29C4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DF14D7E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7776944C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46E19" w14:textId="77777777" w:rsidR="00FD1451" w:rsidRDefault="00FD1451">
      <w:r>
        <w:separator/>
      </w:r>
    </w:p>
    <w:p w14:paraId="4A8090B8" w14:textId="77777777" w:rsidR="00FD1451" w:rsidRDefault="00FD1451"/>
    <w:p w14:paraId="413CC24D" w14:textId="77777777" w:rsidR="00FD1451" w:rsidRDefault="00FD1451"/>
  </w:endnote>
  <w:endnote w:type="continuationSeparator" w:id="0">
    <w:p w14:paraId="6603EB13" w14:textId="77777777" w:rsidR="00FD1451" w:rsidRDefault="00FD1451">
      <w:r>
        <w:continuationSeparator/>
      </w:r>
    </w:p>
    <w:p w14:paraId="3F5E223A" w14:textId="77777777" w:rsidR="00FD1451" w:rsidRDefault="00FD1451"/>
    <w:p w14:paraId="1953DB3F" w14:textId="77777777" w:rsidR="00FD1451" w:rsidRDefault="00FD14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E312B6" w:rsidRPr="00D6072E" w14:paraId="6C93274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0722FA3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63E7039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3082E891" w14:textId="77777777" w:rsidR="00E312B6" w:rsidRPr="00D6072E" w:rsidRDefault="00E312B6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20DB8B" w14:textId="77777777" w:rsidR="00E312B6" w:rsidRPr="00D6072E" w:rsidRDefault="00E312B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57C3EF" w14:textId="77777777" w:rsidR="00E312B6" w:rsidRPr="00AD584D" w:rsidRDefault="00E312B6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B020D" w14:textId="77777777" w:rsidR="00FD1451" w:rsidRDefault="00FD1451">
      <w:r>
        <w:separator/>
      </w:r>
    </w:p>
    <w:p w14:paraId="683A5A47" w14:textId="77777777" w:rsidR="00FD1451" w:rsidRDefault="00FD1451"/>
    <w:p w14:paraId="21A6406B" w14:textId="77777777" w:rsidR="00FD1451" w:rsidRDefault="00FD1451"/>
  </w:footnote>
  <w:footnote w:type="continuationSeparator" w:id="0">
    <w:p w14:paraId="23F53494" w14:textId="77777777" w:rsidR="00FD1451" w:rsidRDefault="00FD1451">
      <w:r>
        <w:continuationSeparator/>
      </w:r>
    </w:p>
    <w:p w14:paraId="10EEE730" w14:textId="77777777" w:rsidR="00FD1451" w:rsidRDefault="00FD1451"/>
    <w:p w14:paraId="3827E99D" w14:textId="77777777" w:rsidR="00FD1451" w:rsidRDefault="00FD14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E9BA" w14:textId="77777777" w:rsidR="00E312B6" w:rsidRDefault="00E312B6"/>
  <w:p w14:paraId="55147736" w14:textId="77777777" w:rsidR="00E312B6" w:rsidRDefault="00E312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C20" w14:textId="77777777" w:rsidR="00E312B6" w:rsidRDefault="00E312B6">
    <w:pPr>
      <w:pStyle w:val="Kopfzeile"/>
    </w:pPr>
    <w:r w:rsidRPr="00251FA7">
      <w:t>2</w:t>
    </w:r>
    <w:r>
      <w:t>11</w:t>
    </w:r>
  </w:p>
  <w:p w14:paraId="698BCEC4" w14:textId="77777777" w:rsidR="00E312B6" w:rsidRDefault="00E312B6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7038074">
    <w:abstractNumId w:val="2"/>
  </w:num>
  <w:num w:numId="2" w16cid:durableId="1600988012">
    <w:abstractNumId w:val="7"/>
  </w:num>
  <w:num w:numId="3" w16cid:durableId="2089426085">
    <w:abstractNumId w:val="10"/>
  </w:num>
  <w:num w:numId="4" w16cid:durableId="746658396">
    <w:abstractNumId w:val="22"/>
  </w:num>
  <w:num w:numId="5" w16cid:durableId="1794981659">
    <w:abstractNumId w:val="13"/>
  </w:num>
  <w:num w:numId="6" w16cid:durableId="2129543111">
    <w:abstractNumId w:val="4"/>
  </w:num>
  <w:num w:numId="7" w16cid:durableId="150828855">
    <w:abstractNumId w:val="17"/>
  </w:num>
  <w:num w:numId="8" w16cid:durableId="2025981791">
    <w:abstractNumId w:val="12"/>
  </w:num>
  <w:num w:numId="9" w16cid:durableId="1092583231">
    <w:abstractNumId w:val="21"/>
  </w:num>
  <w:num w:numId="10" w16cid:durableId="1441532397">
    <w:abstractNumId w:val="6"/>
  </w:num>
  <w:num w:numId="11" w16cid:durableId="266428595">
    <w:abstractNumId w:val="16"/>
  </w:num>
  <w:num w:numId="12" w16cid:durableId="667443558">
    <w:abstractNumId w:val="16"/>
  </w:num>
  <w:num w:numId="13" w16cid:durableId="211773943">
    <w:abstractNumId w:val="16"/>
  </w:num>
  <w:num w:numId="14" w16cid:durableId="545144152">
    <w:abstractNumId w:val="16"/>
  </w:num>
  <w:num w:numId="15" w16cid:durableId="1269266460">
    <w:abstractNumId w:val="16"/>
  </w:num>
  <w:num w:numId="16" w16cid:durableId="2105494949">
    <w:abstractNumId w:val="3"/>
  </w:num>
  <w:num w:numId="17" w16cid:durableId="224608968">
    <w:abstractNumId w:val="3"/>
  </w:num>
  <w:num w:numId="18" w16cid:durableId="257642086">
    <w:abstractNumId w:val="18"/>
  </w:num>
  <w:num w:numId="19" w16cid:durableId="852105877">
    <w:abstractNumId w:val="1"/>
  </w:num>
  <w:num w:numId="20" w16cid:durableId="1049843078">
    <w:abstractNumId w:val="11"/>
  </w:num>
  <w:num w:numId="21" w16cid:durableId="1936088312">
    <w:abstractNumId w:val="15"/>
  </w:num>
  <w:num w:numId="22" w16cid:durableId="1972976005">
    <w:abstractNumId w:val="8"/>
  </w:num>
  <w:num w:numId="23" w16cid:durableId="192109675">
    <w:abstractNumId w:val="19"/>
  </w:num>
  <w:num w:numId="24" w16cid:durableId="1537741971">
    <w:abstractNumId w:val="5"/>
  </w:num>
  <w:num w:numId="25" w16cid:durableId="735276395">
    <w:abstractNumId w:val="20"/>
  </w:num>
  <w:num w:numId="26" w16cid:durableId="1434402173">
    <w:abstractNumId w:val="14"/>
  </w:num>
  <w:num w:numId="27" w16cid:durableId="2100756615">
    <w:abstractNumId w:val="0"/>
  </w:num>
  <w:num w:numId="28" w16cid:durableId="1646082073">
    <w:abstractNumId w:val="9"/>
  </w:num>
  <w:num w:numId="29" w16cid:durableId="872499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3D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62570"/>
    <w:rsid w:val="00072574"/>
    <w:rsid w:val="0008020D"/>
    <w:rsid w:val="00081305"/>
    <w:rsid w:val="0008720A"/>
    <w:rsid w:val="0009487C"/>
    <w:rsid w:val="00096FC8"/>
    <w:rsid w:val="000A42AA"/>
    <w:rsid w:val="000B2BDE"/>
    <w:rsid w:val="000C135E"/>
    <w:rsid w:val="000C69C4"/>
    <w:rsid w:val="000D1ECA"/>
    <w:rsid w:val="000E2231"/>
    <w:rsid w:val="000E303C"/>
    <w:rsid w:val="000E3812"/>
    <w:rsid w:val="000E61F1"/>
    <w:rsid w:val="000F24B0"/>
    <w:rsid w:val="000F2E80"/>
    <w:rsid w:val="000F3FA7"/>
    <w:rsid w:val="001028D9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5C17"/>
    <w:rsid w:val="00176176"/>
    <w:rsid w:val="00177048"/>
    <w:rsid w:val="00191BDE"/>
    <w:rsid w:val="00194BCF"/>
    <w:rsid w:val="001A414F"/>
    <w:rsid w:val="001A6205"/>
    <w:rsid w:val="001A64EF"/>
    <w:rsid w:val="001B705C"/>
    <w:rsid w:val="001C37C6"/>
    <w:rsid w:val="001C509D"/>
    <w:rsid w:val="001C5934"/>
    <w:rsid w:val="001D125E"/>
    <w:rsid w:val="001D401F"/>
    <w:rsid w:val="001D5063"/>
    <w:rsid w:val="001E0C92"/>
    <w:rsid w:val="001E0E8A"/>
    <w:rsid w:val="001E55CE"/>
    <w:rsid w:val="001F47CC"/>
    <w:rsid w:val="001F5D6D"/>
    <w:rsid w:val="0020187A"/>
    <w:rsid w:val="002020D8"/>
    <w:rsid w:val="002077F5"/>
    <w:rsid w:val="0021144E"/>
    <w:rsid w:val="00217454"/>
    <w:rsid w:val="00224704"/>
    <w:rsid w:val="00224B21"/>
    <w:rsid w:val="00230EF1"/>
    <w:rsid w:val="00231137"/>
    <w:rsid w:val="0023492D"/>
    <w:rsid w:val="00235CFA"/>
    <w:rsid w:val="00240E87"/>
    <w:rsid w:val="00243EB3"/>
    <w:rsid w:val="002469C6"/>
    <w:rsid w:val="002517FD"/>
    <w:rsid w:val="00251FA7"/>
    <w:rsid w:val="002538F5"/>
    <w:rsid w:val="002613CA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962C7"/>
    <w:rsid w:val="002A07C6"/>
    <w:rsid w:val="002A5204"/>
    <w:rsid w:val="002A6065"/>
    <w:rsid w:val="002A6640"/>
    <w:rsid w:val="002A6900"/>
    <w:rsid w:val="002B0BC9"/>
    <w:rsid w:val="002B0BF2"/>
    <w:rsid w:val="002B1734"/>
    <w:rsid w:val="002B47D6"/>
    <w:rsid w:val="002B5EC9"/>
    <w:rsid w:val="002C05CA"/>
    <w:rsid w:val="002C0F7B"/>
    <w:rsid w:val="002C2F26"/>
    <w:rsid w:val="002C403D"/>
    <w:rsid w:val="002C61D0"/>
    <w:rsid w:val="002C746F"/>
    <w:rsid w:val="002D74DD"/>
    <w:rsid w:val="002E34A9"/>
    <w:rsid w:val="002E4302"/>
    <w:rsid w:val="002E5EB8"/>
    <w:rsid w:val="002E6A23"/>
    <w:rsid w:val="002F3E06"/>
    <w:rsid w:val="002F4952"/>
    <w:rsid w:val="002F4EEB"/>
    <w:rsid w:val="002F7B40"/>
    <w:rsid w:val="00300729"/>
    <w:rsid w:val="00302590"/>
    <w:rsid w:val="00303EB6"/>
    <w:rsid w:val="003042CB"/>
    <w:rsid w:val="00307B1F"/>
    <w:rsid w:val="0031054A"/>
    <w:rsid w:val="0031099F"/>
    <w:rsid w:val="00312DED"/>
    <w:rsid w:val="0031358C"/>
    <w:rsid w:val="00324B11"/>
    <w:rsid w:val="00327698"/>
    <w:rsid w:val="00330241"/>
    <w:rsid w:val="00332936"/>
    <w:rsid w:val="00336261"/>
    <w:rsid w:val="003364C5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4732"/>
    <w:rsid w:val="0039581D"/>
    <w:rsid w:val="00395BC4"/>
    <w:rsid w:val="003A36E9"/>
    <w:rsid w:val="003A703E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4038"/>
    <w:rsid w:val="004256A6"/>
    <w:rsid w:val="0043040D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D21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1786"/>
    <w:rsid w:val="004D36E6"/>
    <w:rsid w:val="004E2885"/>
    <w:rsid w:val="004E3711"/>
    <w:rsid w:val="004F341D"/>
    <w:rsid w:val="0050306C"/>
    <w:rsid w:val="005055F5"/>
    <w:rsid w:val="005158F3"/>
    <w:rsid w:val="00520D3B"/>
    <w:rsid w:val="005234ED"/>
    <w:rsid w:val="005246E2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9B8"/>
    <w:rsid w:val="00560423"/>
    <w:rsid w:val="00565D18"/>
    <w:rsid w:val="00570C55"/>
    <w:rsid w:val="005712F2"/>
    <w:rsid w:val="00571901"/>
    <w:rsid w:val="00573601"/>
    <w:rsid w:val="00576C66"/>
    <w:rsid w:val="00576D5A"/>
    <w:rsid w:val="00586235"/>
    <w:rsid w:val="0058666D"/>
    <w:rsid w:val="00587299"/>
    <w:rsid w:val="00587E6E"/>
    <w:rsid w:val="00597CB5"/>
    <w:rsid w:val="005A3CF8"/>
    <w:rsid w:val="005A5216"/>
    <w:rsid w:val="005A730A"/>
    <w:rsid w:val="005B0FD1"/>
    <w:rsid w:val="005B39F7"/>
    <w:rsid w:val="005B7CC0"/>
    <w:rsid w:val="005C41DA"/>
    <w:rsid w:val="005C5D44"/>
    <w:rsid w:val="005C78FC"/>
    <w:rsid w:val="005C7D6D"/>
    <w:rsid w:val="005D7262"/>
    <w:rsid w:val="005E103F"/>
    <w:rsid w:val="005E33D8"/>
    <w:rsid w:val="005E3E96"/>
    <w:rsid w:val="005E44BC"/>
    <w:rsid w:val="005E5814"/>
    <w:rsid w:val="005E6098"/>
    <w:rsid w:val="005F32A5"/>
    <w:rsid w:val="005F41CD"/>
    <w:rsid w:val="005F4568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0B57"/>
    <w:rsid w:val="00623846"/>
    <w:rsid w:val="00627FE6"/>
    <w:rsid w:val="00630903"/>
    <w:rsid w:val="00630DC2"/>
    <w:rsid w:val="00634C71"/>
    <w:rsid w:val="00635412"/>
    <w:rsid w:val="00640260"/>
    <w:rsid w:val="00642B17"/>
    <w:rsid w:val="00643351"/>
    <w:rsid w:val="00643BDB"/>
    <w:rsid w:val="006454C7"/>
    <w:rsid w:val="0066119D"/>
    <w:rsid w:val="00667DCD"/>
    <w:rsid w:val="00674897"/>
    <w:rsid w:val="00674A7C"/>
    <w:rsid w:val="006756D1"/>
    <w:rsid w:val="00675818"/>
    <w:rsid w:val="00694187"/>
    <w:rsid w:val="00694431"/>
    <w:rsid w:val="006971DA"/>
    <w:rsid w:val="006A5AED"/>
    <w:rsid w:val="006A5D4D"/>
    <w:rsid w:val="006B28BB"/>
    <w:rsid w:val="006B44D2"/>
    <w:rsid w:val="006B7CF1"/>
    <w:rsid w:val="006C1B13"/>
    <w:rsid w:val="006D70A3"/>
    <w:rsid w:val="006D73FF"/>
    <w:rsid w:val="006D7F41"/>
    <w:rsid w:val="006E0531"/>
    <w:rsid w:val="006E0D5A"/>
    <w:rsid w:val="006E2644"/>
    <w:rsid w:val="006E7D03"/>
    <w:rsid w:val="006F058B"/>
    <w:rsid w:val="006F1A52"/>
    <w:rsid w:val="006F1F65"/>
    <w:rsid w:val="006F46F3"/>
    <w:rsid w:val="006F4F17"/>
    <w:rsid w:val="00711139"/>
    <w:rsid w:val="007146C4"/>
    <w:rsid w:val="00717FE3"/>
    <w:rsid w:val="00721D69"/>
    <w:rsid w:val="007272ED"/>
    <w:rsid w:val="0073099A"/>
    <w:rsid w:val="00734EDE"/>
    <w:rsid w:val="007378AC"/>
    <w:rsid w:val="00751C7C"/>
    <w:rsid w:val="00760CAE"/>
    <w:rsid w:val="007633C2"/>
    <w:rsid w:val="00766B7A"/>
    <w:rsid w:val="00775A0F"/>
    <w:rsid w:val="0078009A"/>
    <w:rsid w:val="0078194F"/>
    <w:rsid w:val="0078334D"/>
    <w:rsid w:val="007859BE"/>
    <w:rsid w:val="0079530D"/>
    <w:rsid w:val="00796756"/>
    <w:rsid w:val="00797AE3"/>
    <w:rsid w:val="007A44F4"/>
    <w:rsid w:val="007A46E0"/>
    <w:rsid w:val="007B6485"/>
    <w:rsid w:val="007B65FA"/>
    <w:rsid w:val="007E3A25"/>
    <w:rsid w:val="007E51AB"/>
    <w:rsid w:val="007E75E9"/>
    <w:rsid w:val="007F5207"/>
    <w:rsid w:val="007F6278"/>
    <w:rsid w:val="00800ED1"/>
    <w:rsid w:val="00801FD4"/>
    <w:rsid w:val="008127FC"/>
    <w:rsid w:val="00813DE8"/>
    <w:rsid w:val="0081768A"/>
    <w:rsid w:val="00821BBE"/>
    <w:rsid w:val="00836315"/>
    <w:rsid w:val="008371BD"/>
    <w:rsid w:val="008412F2"/>
    <w:rsid w:val="0084365B"/>
    <w:rsid w:val="008528B0"/>
    <w:rsid w:val="00857772"/>
    <w:rsid w:val="00865368"/>
    <w:rsid w:val="00866450"/>
    <w:rsid w:val="00866662"/>
    <w:rsid w:val="00866AA4"/>
    <w:rsid w:val="008673A6"/>
    <w:rsid w:val="00875401"/>
    <w:rsid w:val="00875C3F"/>
    <w:rsid w:val="00882D6E"/>
    <w:rsid w:val="00886C29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F43B5"/>
    <w:rsid w:val="008F47BC"/>
    <w:rsid w:val="008F52AA"/>
    <w:rsid w:val="008F6547"/>
    <w:rsid w:val="008F68CB"/>
    <w:rsid w:val="008F7380"/>
    <w:rsid w:val="00905B2B"/>
    <w:rsid w:val="00910E94"/>
    <w:rsid w:val="00910F0B"/>
    <w:rsid w:val="00911621"/>
    <w:rsid w:val="0092027E"/>
    <w:rsid w:val="0092441E"/>
    <w:rsid w:val="00927092"/>
    <w:rsid w:val="00927236"/>
    <w:rsid w:val="009313F1"/>
    <w:rsid w:val="00937BB8"/>
    <w:rsid w:val="00942F38"/>
    <w:rsid w:val="0094478B"/>
    <w:rsid w:val="00950303"/>
    <w:rsid w:val="00954D7D"/>
    <w:rsid w:val="00956111"/>
    <w:rsid w:val="00956322"/>
    <w:rsid w:val="00956798"/>
    <w:rsid w:val="009601CA"/>
    <w:rsid w:val="00962412"/>
    <w:rsid w:val="00963FFC"/>
    <w:rsid w:val="00970D5A"/>
    <w:rsid w:val="00970DC7"/>
    <w:rsid w:val="0097166A"/>
    <w:rsid w:val="00974A2D"/>
    <w:rsid w:val="00981DEE"/>
    <w:rsid w:val="0099679F"/>
    <w:rsid w:val="00997D33"/>
    <w:rsid w:val="009A214D"/>
    <w:rsid w:val="009A3215"/>
    <w:rsid w:val="009A3D4E"/>
    <w:rsid w:val="009A40F9"/>
    <w:rsid w:val="009B5231"/>
    <w:rsid w:val="009C14BE"/>
    <w:rsid w:val="009C40B4"/>
    <w:rsid w:val="009C76AC"/>
    <w:rsid w:val="009D4C9D"/>
    <w:rsid w:val="009D552B"/>
    <w:rsid w:val="009E3624"/>
    <w:rsid w:val="009E4562"/>
    <w:rsid w:val="009F185E"/>
    <w:rsid w:val="009F331A"/>
    <w:rsid w:val="009F3F45"/>
    <w:rsid w:val="00A00872"/>
    <w:rsid w:val="00A03CD0"/>
    <w:rsid w:val="00A05603"/>
    <w:rsid w:val="00A07357"/>
    <w:rsid w:val="00A16EED"/>
    <w:rsid w:val="00A16F0D"/>
    <w:rsid w:val="00A20980"/>
    <w:rsid w:val="00A250A6"/>
    <w:rsid w:val="00A25D0A"/>
    <w:rsid w:val="00A32B2D"/>
    <w:rsid w:val="00A37524"/>
    <w:rsid w:val="00A37F0D"/>
    <w:rsid w:val="00A4364D"/>
    <w:rsid w:val="00A50735"/>
    <w:rsid w:val="00A5084B"/>
    <w:rsid w:val="00A560C6"/>
    <w:rsid w:val="00A62068"/>
    <w:rsid w:val="00A64E27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42B3"/>
    <w:rsid w:val="00AA7232"/>
    <w:rsid w:val="00AB00AC"/>
    <w:rsid w:val="00AB424A"/>
    <w:rsid w:val="00AC3D7E"/>
    <w:rsid w:val="00AC56D5"/>
    <w:rsid w:val="00AC7F2D"/>
    <w:rsid w:val="00AD1C27"/>
    <w:rsid w:val="00AD3828"/>
    <w:rsid w:val="00AD48AD"/>
    <w:rsid w:val="00AD5014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90482"/>
    <w:rsid w:val="00B9692F"/>
    <w:rsid w:val="00B96ADB"/>
    <w:rsid w:val="00B978A0"/>
    <w:rsid w:val="00BA0EA9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E17D6"/>
    <w:rsid w:val="00BE3462"/>
    <w:rsid w:val="00BE52D0"/>
    <w:rsid w:val="00BE7FD1"/>
    <w:rsid w:val="00BF13D3"/>
    <w:rsid w:val="00BF62FF"/>
    <w:rsid w:val="00BF730D"/>
    <w:rsid w:val="00C035DA"/>
    <w:rsid w:val="00C069B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297D"/>
    <w:rsid w:val="00C36500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85748"/>
    <w:rsid w:val="00C90A31"/>
    <w:rsid w:val="00C9232C"/>
    <w:rsid w:val="00C92740"/>
    <w:rsid w:val="00C92EA2"/>
    <w:rsid w:val="00CC02A9"/>
    <w:rsid w:val="00CC32AC"/>
    <w:rsid w:val="00CC79D7"/>
    <w:rsid w:val="00CD54C7"/>
    <w:rsid w:val="00CD6013"/>
    <w:rsid w:val="00CD712F"/>
    <w:rsid w:val="00CE0836"/>
    <w:rsid w:val="00CE2D29"/>
    <w:rsid w:val="00CF1B9C"/>
    <w:rsid w:val="00CF31C6"/>
    <w:rsid w:val="00CF64C4"/>
    <w:rsid w:val="00CF7C2B"/>
    <w:rsid w:val="00D00C3D"/>
    <w:rsid w:val="00D05C74"/>
    <w:rsid w:val="00D103F6"/>
    <w:rsid w:val="00D14444"/>
    <w:rsid w:val="00D200E3"/>
    <w:rsid w:val="00D22B18"/>
    <w:rsid w:val="00D23914"/>
    <w:rsid w:val="00D24A8C"/>
    <w:rsid w:val="00D25C49"/>
    <w:rsid w:val="00D3126F"/>
    <w:rsid w:val="00D43345"/>
    <w:rsid w:val="00D46ED9"/>
    <w:rsid w:val="00D47A73"/>
    <w:rsid w:val="00D47EAE"/>
    <w:rsid w:val="00D52D9D"/>
    <w:rsid w:val="00D55173"/>
    <w:rsid w:val="00D6072E"/>
    <w:rsid w:val="00D61B46"/>
    <w:rsid w:val="00D61E68"/>
    <w:rsid w:val="00D636FE"/>
    <w:rsid w:val="00D64703"/>
    <w:rsid w:val="00D67D95"/>
    <w:rsid w:val="00D71FCB"/>
    <w:rsid w:val="00D76D75"/>
    <w:rsid w:val="00D7753F"/>
    <w:rsid w:val="00D93A7D"/>
    <w:rsid w:val="00DA2137"/>
    <w:rsid w:val="00DA276D"/>
    <w:rsid w:val="00DA4F7B"/>
    <w:rsid w:val="00DA7F65"/>
    <w:rsid w:val="00DB380D"/>
    <w:rsid w:val="00DB38D7"/>
    <w:rsid w:val="00DB3C45"/>
    <w:rsid w:val="00DB6C0D"/>
    <w:rsid w:val="00DB7634"/>
    <w:rsid w:val="00DC2EA6"/>
    <w:rsid w:val="00DC4158"/>
    <w:rsid w:val="00DC7813"/>
    <w:rsid w:val="00DC7E08"/>
    <w:rsid w:val="00DE0383"/>
    <w:rsid w:val="00DE2F64"/>
    <w:rsid w:val="00DE420C"/>
    <w:rsid w:val="00E001EA"/>
    <w:rsid w:val="00E02FAA"/>
    <w:rsid w:val="00E042A5"/>
    <w:rsid w:val="00E04A2C"/>
    <w:rsid w:val="00E1115D"/>
    <w:rsid w:val="00E11887"/>
    <w:rsid w:val="00E14507"/>
    <w:rsid w:val="00E15C7B"/>
    <w:rsid w:val="00E2176A"/>
    <w:rsid w:val="00E23117"/>
    <w:rsid w:val="00E270B0"/>
    <w:rsid w:val="00E312B6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77EF5"/>
    <w:rsid w:val="00E82F50"/>
    <w:rsid w:val="00E85EBB"/>
    <w:rsid w:val="00E921B9"/>
    <w:rsid w:val="00E93AF0"/>
    <w:rsid w:val="00E94C72"/>
    <w:rsid w:val="00E95BCA"/>
    <w:rsid w:val="00E973A9"/>
    <w:rsid w:val="00EA1E6D"/>
    <w:rsid w:val="00EA49E8"/>
    <w:rsid w:val="00EA5658"/>
    <w:rsid w:val="00EA7B91"/>
    <w:rsid w:val="00EB3AE5"/>
    <w:rsid w:val="00EB699B"/>
    <w:rsid w:val="00EC5353"/>
    <w:rsid w:val="00EC5A94"/>
    <w:rsid w:val="00EC7AED"/>
    <w:rsid w:val="00ED2CB8"/>
    <w:rsid w:val="00ED4820"/>
    <w:rsid w:val="00ED7C19"/>
    <w:rsid w:val="00EE0229"/>
    <w:rsid w:val="00EE0B93"/>
    <w:rsid w:val="00EE2D15"/>
    <w:rsid w:val="00EF49AF"/>
    <w:rsid w:val="00EF6A40"/>
    <w:rsid w:val="00F020DC"/>
    <w:rsid w:val="00F050A8"/>
    <w:rsid w:val="00F1271A"/>
    <w:rsid w:val="00F133C2"/>
    <w:rsid w:val="00F14CC5"/>
    <w:rsid w:val="00F21262"/>
    <w:rsid w:val="00F21669"/>
    <w:rsid w:val="00F31304"/>
    <w:rsid w:val="00F32C49"/>
    <w:rsid w:val="00F36274"/>
    <w:rsid w:val="00F43570"/>
    <w:rsid w:val="00F45C41"/>
    <w:rsid w:val="00F46C0D"/>
    <w:rsid w:val="00F51721"/>
    <w:rsid w:val="00F51E69"/>
    <w:rsid w:val="00F55389"/>
    <w:rsid w:val="00F6279E"/>
    <w:rsid w:val="00F65809"/>
    <w:rsid w:val="00F66DF5"/>
    <w:rsid w:val="00F67AAE"/>
    <w:rsid w:val="00F72F1C"/>
    <w:rsid w:val="00F74653"/>
    <w:rsid w:val="00F749AB"/>
    <w:rsid w:val="00F77542"/>
    <w:rsid w:val="00F838D5"/>
    <w:rsid w:val="00F83B4C"/>
    <w:rsid w:val="00F84735"/>
    <w:rsid w:val="00F87130"/>
    <w:rsid w:val="00F92CF7"/>
    <w:rsid w:val="00F962FD"/>
    <w:rsid w:val="00FA0151"/>
    <w:rsid w:val="00FA1DB7"/>
    <w:rsid w:val="00FA5ECB"/>
    <w:rsid w:val="00FB131E"/>
    <w:rsid w:val="00FB37F2"/>
    <w:rsid w:val="00FC0395"/>
    <w:rsid w:val="00FC0982"/>
    <w:rsid w:val="00FC1057"/>
    <w:rsid w:val="00FC114E"/>
    <w:rsid w:val="00FC4ADC"/>
    <w:rsid w:val="00FC79B7"/>
    <w:rsid w:val="00FD1451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A0F20"/>
  <w15:docId w15:val="{3B52E09E-E6A0-4A73-BE97-B8E61219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E6BA-C527-4676-A546-D83B553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1109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Arslan, Yunus</cp:lastModifiedBy>
  <cp:revision>98</cp:revision>
  <cp:lastPrinted>2019-02-14T08:07:00Z</cp:lastPrinted>
  <dcterms:created xsi:type="dcterms:W3CDTF">2019-02-14T08:33:00Z</dcterms:created>
  <dcterms:modified xsi:type="dcterms:W3CDTF">2026-06-26T09:08:00Z</dcterms:modified>
</cp:coreProperties>
</file>