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70074637" w:displacedByCustomXml="next"/>
    <w:sdt>
      <w:sdtPr>
        <w:rPr>
          <w:color w:val="5B9BD5" w:themeColor="accent1"/>
        </w:rPr>
        <w:id w:val="-2083137817"/>
        <w:placeholder>
          <w:docPart w:val="7C7268058E7A4A6A84631457F6698ECB"/>
        </w:placeholder>
        <w:showingPlcHdr/>
        <w:text w:multiLine="1"/>
      </w:sdtPr>
      <w:sdtEndPr/>
      <w:sdtContent>
        <w:p w14:paraId="2B998AF9" w14:textId="77777777" w:rsidR="00B67E90" w:rsidRPr="00454423" w:rsidRDefault="00B67E90" w:rsidP="00B67E90">
          <w:pPr>
            <w:jc w:val="left"/>
            <w:rPr>
              <w:rFonts w:eastAsiaTheme="minorHAnsi"/>
              <w:szCs w:val="24"/>
              <w:lang w:eastAsia="en-US"/>
            </w:rPr>
          </w:pPr>
          <w:r w:rsidRPr="00454423">
            <w:rPr>
              <w:color w:val="5B9BD5" w:themeColor="accent1"/>
            </w:rPr>
            <w:t xml:space="preserve">Bitte hier den </w:t>
          </w:r>
          <w:r w:rsidRPr="00454423">
            <w:rPr>
              <w:rStyle w:val="Platzhaltertext"/>
              <w:color w:val="5B9BD5" w:themeColor="accent1"/>
            </w:rPr>
            <w:t>Namen und die Anschrift des Bieters eintragen</w:t>
          </w:r>
        </w:p>
      </w:sdtContent>
    </w:sdt>
    <w:bookmarkEnd w:id="0" w:displacedByCustomXml="prev"/>
    <w:p w14:paraId="3C7539DD" w14:textId="77777777" w:rsidR="00B67E90" w:rsidRDefault="00B67E90" w:rsidP="00C90523"/>
    <w:p w14:paraId="7839B118" w14:textId="4B87DB82" w:rsidR="00B67E90" w:rsidRDefault="00B67E90" w:rsidP="00C90523">
      <w:r>
        <w:t>An den Landessportbund N</w:t>
      </w:r>
      <w:r w:rsidR="00795E6C">
        <w:t>ordrhein-Westfalen</w:t>
      </w:r>
      <w:r w:rsidR="00C925A1">
        <w:t xml:space="preserve"> e. V.</w:t>
      </w:r>
    </w:p>
    <w:p w14:paraId="584BCF71" w14:textId="77777777" w:rsidR="00B67E90" w:rsidRDefault="00B67E90" w:rsidP="00C90523"/>
    <w:p w14:paraId="6F620747" w14:textId="7D1B5492" w:rsidR="00B67E90" w:rsidRDefault="00B67E90" w:rsidP="00B67E90">
      <w:pPr>
        <w:jc w:val="left"/>
      </w:pPr>
      <w:r w:rsidRPr="00B67E90">
        <w:rPr>
          <w:b/>
        </w:rPr>
        <w:t>Angebot</w:t>
      </w:r>
      <w:r w:rsidRPr="00B67E90">
        <w:rPr>
          <w:b/>
        </w:rPr>
        <w:br/>
      </w:r>
      <w:bookmarkStart w:id="1" w:name="Anrede1"/>
      <w:bookmarkStart w:id="2" w:name="Anrede2"/>
      <w:bookmarkEnd w:id="1"/>
      <w:bookmarkEnd w:id="2"/>
      <w:r w:rsidRPr="00B67E90">
        <w:rPr>
          <w:b/>
        </w:rPr>
        <w:t>Vergabeverfahren „</w:t>
      </w:r>
      <w:r w:rsidR="00C925A1">
        <w:rPr>
          <w:b/>
        </w:rPr>
        <w:t xml:space="preserve">Lieferung von </w:t>
      </w:r>
      <w:r w:rsidR="00795E6C">
        <w:rPr>
          <w:b/>
        </w:rPr>
        <w:t>Strom für die Liegenschaften des Landessportbundes Nordrhein-Westfalen e. V.</w:t>
      </w:r>
      <w:r w:rsidR="00DA29E4">
        <w:rPr>
          <w:b/>
        </w:rPr>
        <w:t xml:space="preserve"> für die Jahre 202</w:t>
      </w:r>
      <w:r w:rsidR="00B22803">
        <w:rPr>
          <w:b/>
        </w:rPr>
        <w:t>7</w:t>
      </w:r>
      <w:r w:rsidR="00DA29E4">
        <w:rPr>
          <w:b/>
        </w:rPr>
        <w:t xml:space="preserve"> und 202</w:t>
      </w:r>
      <w:r w:rsidR="00B22803">
        <w:rPr>
          <w:b/>
        </w:rPr>
        <w:t>8</w:t>
      </w:r>
      <w:r w:rsidRPr="00B67E90">
        <w:rPr>
          <w:b/>
        </w:rPr>
        <w:t>“</w:t>
      </w:r>
    </w:p>
    <w:p w14:paraId="1EBE17D8" w14:textId="77777777" w:rsidR="00F10C6C" w:rsidRDefault="00F10C6C" w:rsidP="00C90523"/>
    <w:p w14:paraId="7DA5866B" w14:textId="77777777" w:rsidR="00C90523" w:rsidRPr="00C63D0A" w:rsidRDefault="00C90523" w:rsidP="00C90523">
      <w:r w:rsidRPr="00C63D0A">
        <w:t>Sehr geehrte Damen und Herren,</w:t>
      </w:r>
    </w:p>
    <w:p w14:paraId="5222A59D" w14:textId="77777777" w:rsidR="00C90523" w:rsidRPr="00C63D0A" w:rsidRDefault="00B67E90" w:rsidP="00C90523">
      <w:r>
        <w:t xml:space="preserve">hiermit geben wir in dem oben bezeichneten Vergabeverfahren ein </w:t>
      </w:r>
      <w:r w:rsidR="00C27796">
        <w:t xml:space="preserve">verbindliches </w:t>
      </w:r>
      <w:r>
        <w:t>Angebot ab.</w:t>
      </w:r>
    </w:p>
    <w:p w14:paraId="163863DC" w14:textId="77777777" w:rsidR="00C90523" w:rsidRPr="00C63D0A" w:rsidRDefault="00C90523" w:rsidP="00630896">
      <w:pPr>
        <w:pStyle w:val="VertragParagraph"/>
      </w:pPr>
      <w:bookmarkStart w:id="3" w:name="_Ref97738732"/>
      <w:r w:rsidRPr="00C63D0A">
        <w:t>Unser</w:t>
      </w:r>
      <w:r w:rsidR="00A941AD">
        <w:t xml:space="preserve"> verbindliches</w:t>
      </w:r>
      <w:r w:rsidRPr="00C63D0A">
        <w:t xml:space="preserve"> Angebot umfasst</w:t>
      </w:r>
      <w:bookmarkEnd w:id="3"/>
    </w:p>
    <w:p w14:paraId="0C5BB103" w14:textId="77777777" w:rsidR="00C90523" w:rsidRPr="00C63D0A" w:rsidRDefault="00F10C6C" w:rsidP="001972C2">
      <w:pPr>
        <w:pStyle w:val="VertragAbsatz"/>
      </w:pPr>
      <w:r>
        <w:rPr>
          <w:rStyle w:val="Fett"/>
          <w:b w:val="0"/>
        </w:rPr>
        <w:t>Vertragsbestandteile</w:t>
      </w:r>
      <w:r w:rsidR="00C90523" w:rsidRPr="00C63D0A">
        <w:t xml:space="preserve">, die dem Angebot </w:t>
      </w:r>
      <w:r w:rsidR="00C90523" w:rsidRPr="00F10C6C">
        <w:rPr>
          <w:b/>
        </w:rPr>
        <w:t>beigefügt</w:t>
      </w:r>
      <w:r w:rsidR="00C90523" w:rsidRPr="00C63D0A">
        <w:t xml:space="preserve"> sind:</w:t>
      </w:r>
      <w:bookmarkStart w:id="4" w:name="TextStart"/>
      <w:bookmarkEnd w:id="4"/>
    </w:p>
    <w:tbl>
      <w:tblPr>
        <w:tblW w:w="9351" w:type="dxa"/>
        <w:tblLook w:val="01E0" w:firstRow="1" w:lastRow="1" w:firstColumn="1" w:lastColumn="1" w:noHBand="0" w:noVBand="0"/>
      </w:tblPr>
      <w:tblGrid>
        <w:gridCol w:w="9351"/>
      </w:tblGrid>
      <w:tr w:rsidR="00530223" w:rsidRPr="00C63D0A" w14:paraId="586905A3" w14:textId="77777777" w:rsidTr="00B67E90">
        <w:tc>
          <w:tcPr>
            <w:tcW w:w="9351" w:type="dxa"/>
          </w:tcPr>
          <w:p w14:paraId="34A27B82" w14:textId="4047FE0C" w:rsidR="00DA29E4" w:rsidRPr="00872B77" w:rsidRDefault="00BB5A63" w:rsidP="00B67E90">
            <w:r w:rsidRPr="006475F5">
              <w:sym w:font="Wingdings" w:char="F0FD"/>
            </w:r>
            <w:r w:rsidRPr="006475F5">
              <w:t xml:space="preserve"> </w:t>
            </w:r>
            <w:r w:rsidRPr="001B4E1B">
              <w:t>Anlage „Preisblatt“</w:t>
            </w:r>
          </w:p>
        </w:tc>
      </w:tr>
    </w:tbl>
    <w:p w14:paraId="3C852253" w14:textId="77777777" w:rsidR="00C90523" w:rsidRPr="00F7226C" w:rsidRDefault="00C90523" w:rsidP="001972C2">
      <w:pPr>
        <w:pStyle w:val="VertragAbsatz"/>
      </w:pPr>
      <w:r w:rsidRPr="00F10C6C">
        <w:rPr>
          <w:rStyle w:val="Fett"/>
          <w:b w:val="0"/>
        </w:rPr>
        <w:t>Weitere Vertragsbestandteile</w:t>
      </w:r>
      <w:r w:rsidRPr="00F10C6C">
        <w:t>, die dem Angebotsschreiben</w:t>
      </w:r>
      <w:r w:rsidRPr="00F7226C">
        <w:t xml:space="preserve"> </w:t>
      </w:r>
      <w:r w:rsidRPr="00F10C6C">
        <w:rPr>
          <w:b/>
        </w:rPr>
        <w:t>nicht</w:t>
      </w:r>
      <w:r w:rsidRPr="00F7226C">
        <w:t xml:space="preserve"> </w:t>
      </w:r>
      <w:r w:rsidRPr="00F10C6C">
        <w:rPr>
          <w:b/>
        </w:rPr>
        <w:t>beigefügt</w:t>
      </w:r>
      <w:r w:rsidRPr="00F7226C">
        <w:t xml:space="preserve"> sind:</w:t>
      </w:r>
    </w:p>
    <w:tbl>
      <w:tblPr>
        <w:tblW w:w="9501" w:type="dxa"/>
        <w:tblLook w:val="01E0" w:firstRow="1" w:lastRow="1" w:firstColumn="1" w:lastColumn="1" w:noHBand="0" w:noVBand="0"/>
      </w:tblPr>
      <w:tblGrid>
        <w:gridCol w:w="9501"/>
      </w:tblGrid>
      <w:tr w:rsidR="00A0473D" w:rsidRPr="00F7226C" w14:paraId="62EB0126" w14:textId="77777777" w:rsidTr="00872B77">
        <w:trPr>
          <w:trHeight w:val="509"/>
        </w:trPr>
        <w:tc>
          <w:tcPr>
            <w:tcW w:w="9501" w:type="dxa"/>
          </w:tcPr>
          <w:p w14:paraId="5A82B1C7" w14:textId="185162C1" w:rsidR="00A0473D" w:rsidRPr="00C925A1" w:rsidRDefault="00A0473D" w:rsidP="00C97518">
            <w:pPr>
              <w:rPr>
                <w:color w:val="FF0000"/>
              </w:rPr>
            </w:pPr>
            <w:r w:rsidRPr="00F507DE">
              <w:sym w:font="Wingdings" w:char="F0FD"/>
            </w:r>
            <w:r w:rsidRPr="00F507DE">
              <w:t xml:space="preserve"> </w:t>
            </w:r>
            <w:r w:rsidRPr="001B4E1B">
              <w:t>Anlage „</w:t>
            </w:r>
            <w:r w:rsidR="006475F5" w:rsidRPr="001B4E1B">
              <w:t>Strom</w:t>
            </w:r>
            <w:r w:rsidR="00F507DE" w:rsidRPr="001B4E1B">
              <w:t>liefer</w:t>
            </w:r>
            <w:r w:rsidR="006475F5" w:rsidRPr="001B4E1B">
              <w:t>v</w:t>
            </w:r>
            <w:r w:rsidRPr="001B4E1B">
              <w:t>ertrag“</w:t>
            </w:r>
          </w:p>
        </w:tc>
      </w:tr>
      <w:tr w:rsidR="00C90523" w:rsidRPr="00F7226C" w14:paraId="1C0C84DF" w14:textId="77777777" w:rsidTr="00872B77">
        <w:trPr>
          <w:trHeight w:val="509"/>
        </w:trPr>
        <w:tc>
          <w:tcPr>
            <w:tcW w:w="9501" w:type="dxa"/>
          </w:tcPr>
          <w:p w14:paraId="6C97F12F" w14:textId="77777777" w:rsidR="00C90523" w:rsidRPr="00C925A1" w:rsidRDefault="00C90523" w:rsidP="00C97518">
            <w:pPr>
              <w:rPr>
                <w:color w:val="FF0000"/>
              </w:rPr>
            </w:pPr>
            <w:r w:rsidRPr="00BF2F27">
              <w:sym w:font="Wingdings" w:char="F0FD"/>
            </w:r>
            <w:r w:rsidRPr="00BF2F27">
              <w:t xml:space="preserve"> </w:t>
            </w:r>
            <w:r w:rsidRPr="001B4E1B">
              <w:t>Anlage „</w:t>
            </w:r>
            <w:r w:rsidR="00C97518" w:rsidRPr="001B4E1B">
              <w:t>Leistungsbeschreibung“</w:t>
            </w:r>
          </w:p>
        </w:tc>
      </w:tr>
      <w:tr w:rsidR="00266075" w:rsidRPr="00F7226C" w14:paraId="1624F371" w14:textId="77777777" w:rsidTr="00872B77">
        <w:trPr>
          <w:trHeight w:val="764"/>
        </w:trPr>
        <w:tc>
          <w:tcPr>
            <w:tcW w:w="9501" w:type="dxa"/>
          </w:tcPr>
          <w:p w14:paraId="1B9AA126" w14:textId="6DBD3472" w:rsidR="00266075" w:rsidRPr="00C925A1" w:rsidRDefault="00266075" w:rsidP="00266075">
            <w:pPr>
              <w:rPr>
                <w:color w:val="FF0000"/>
              </w:rPr>
            </w:pPr>
            <w:r w:rsidRPr="00BF2F27">
              <w:sym w:font="Wingdings" w:char="F0FD"/>
            </w:r>
            <w:r w:rsidRPr="00BF2F27">
              <w:t xml:space="preserve"> </w:t>
            </w:r>
            <w:r w:rsidRPr="001B4E1B">
              <w:t>Anlage „Besondere Vertragsbedingungen des Landes NRW zur Einhaltung des Tariftreue- und Vergabegesetzes Nordrhein</w:t>
            </w:r>
            <w:r w:rsidR="00BF2F27" w:rsidRPr="001B4E1B">
              <w:t>-</w:t>
            </w:r>
            <w:r w:rsidRPr="001B4E1B">
              <w:t>Westfalen (BVB TVgG NRW)“</w:t>
            </w:r>
          </w:p>
        </w:tc>
      </w:tr>
      <w:tr w:rsidR="003656FF" w:rsidRPr="00F7226C" w14:paraId="548E185E" w14:textId="77777777" w:rsidTr="00872B77">
        <w:trPr>
          <w:trHeight w:val="509"/>
        </w:trPr>
        <w:tc>
          <w:tcPr>
            <w:tcW w:w="9501" w:type="dxa"/>
          </w:tcPr>
          <w:p w14:paraId="229BF837" w14:textId="77777777" w:rsidR="003656FF" w:rsidRPr="00C925A1" w:rsidRDefault="003656FF" w:rsidP="00266075">
            <w:pPr>
              <w:rPr>
                <w:color w:val="FF0000"/>
              </w:rPr>
            </w:pPr>
            <w:r w:rsidRPr="00BF2F27">
              <w:sym w:font="Wingdings" w:char="F0FD"/>
            </w:r>
            <w:r w:rsidRPr="00BF2F27">
              <w:t xml:space="preserve"> </w:t>
            </w:r>
            <w:r w:rsidRPr="001B4E1B">
              <w:t>Die VOL/B in der Fassung vom 5. August 2003</w:t>
            </w:r>
          </w:p>
        </w:tc>
      </w:tr>
    </w:tbl>
    <w:p w14:paraId="55AAA5EF" w14:textId="6A0E8C75" w:rsidR="000167ED" w:rsidRDefault="000167ED" w:rsidP="00872B77">
      <w:pPr>
        <w:pStyle w:val="VertragParagraph"/>
        <w:spacing w:line="20" w:lineRule="exact"/>
      </w:pPr>
      <w:bookmarkStart w:id="5" w:name="Absender1Gruß"/>
      <w:r>
        <w:t>Zusätzlich stets beizufügen</w:t>
      </w:r>
    </w:p>
    <w:p w14:paraId="4B2F5E56" w14:textId="6D4081BD" w:rsidR="000167ED" w:rsidRDefault="00644892" w:rsidP="00644892">
      <w:pPr>
        <w:pStyle w:val="VertragAbsatz"/>
        <w:numPr>
          <w:ilvl w:val="0"/>
          <w:numId w:val="0"/>
        </w:numPr>
      </w:pPr>
      <w:r w:rsidRPr="00BF2F27">
        <w:t xml:space="preserve">  </w:t>
      </w:r>
      <w:r w:rsidR="000167ED" w:rsidRPr="001B4E1B">
        <w:sym w:font="Wingdings" w:char="F0FD"/>
      </w:r>
      <w:r w:rsidR="000167ED" w:rsidRPr="001B4E1B">
        <w:t xml:space="preserve"> Anlage „</w:t>
      </w:r>
      <w:r w:rsidR="00824258">
        <w:t>Referenzen</w:t>
      </w:r>
      <w:r w:rsidR="000167ED" w:rsidRPr="001B4E1B">
        <w:t>“</w:t>
      </w:r>
    </w:p>
    <w:p w14:paraId="692D309B" w14:textId="0EA4869C" w:rsidR="00824258" w:rsidRPr="001B4E1B" w:rsidRDefault="00824258" w:rsidP="00824258">
      <w:pPr>
        <w:pStyle w:val="VertragAbsatz"/>
        <w:numPr>
          <w:ilvl w:val="0"/>
          <w:numId w:val="0"/>
        </w:numPr>
      </w:pPr>
      <w:r w:rsidRPr="00BF2F27">
        <w:t xml:space="preserve">  </w:t>
      </w:r>
      <w:r w:rsidRPr="001B4E1B">
        <w:sym w:font="Wingdings" w:char="F0FD"/>
      </w:r>
      <w:r w:rsidRPr="001B4E1B">
        <w:t xml:space="preserve"> Anlage „Eigenerklärung </w:t>
      </w:r>
      <w:r>
        <w:t>zur wirtschaftlichen und finanziellen Leistungsfähigkeit</w:t>
      </w:r>
      <w:r w:rsidRPr="001B4E1B">
        <w:t>“</w:t>
      </w:r>
    </w:p>
    <w:p w14:paraId="3A3A49C7" w14:textId="16075556" w:rsidR="00824258" w:rsidRPr="001B4E1B" w:rsidRDefault="00824258" w:rsidP="00644892">
      <w:pPr>
        <w:pStyle w:val="VertragAbsatz"/>
        <w:numPr>
          <w:ilvl w:val="0"/>
          <w:numId w:val="0"/>
        </w:numPr>
      </w:pPr>
      <w:r w:rsidRPr="00BF2F27">
        <w:t xml:space="preserve">  </w:t>
      </w:r>
      <w:r w:rsidRPr="001B4E1B">
        <w:sym w:font="Wingdings" w:char="F0FD"/>
      </w:r>
      <w:r w:rsidRPr="001B4E1B">
        <w:t xml:space="preserve"> Anlage „Eigenerklärung MiLoG“</w:t>
      </w:r>
    </w:p>
    <w:p w14:paraId="700B11A1" w14:textId="3366DB8D" w:rsidR="000167ED" w:rsidRPr="001B4E1B" w:rsidRDefault="00644892" w:rsidP="00644892">
      <w:pPr>
        <w:pStyle w:val="VertragAbsatz"/>
        <w:numPr>
          <w:ilvl w:val="0"/>
          <w:numId w:val="0"/>
        </w:numPr>
        <w:ind w:left="567" w:hanging="567"/>
      </w:pPr>
      <w:r w:rsidRPr="001B4E1B">
        <w:t xml:space="preserve">  </w:t>
      </w:r>
      <w:r w:rsidR="000167ED" w:rsidRPr="001B4E1B">
        <w:sym w:font="Wingdings" w:char="F0FD"/>
      </w:r>
      <w:r w:rsidR="000167ED" w:rsidRPr="001B4E1B">
        <w:t xml:space="preserve"> Anlage „Eigenerklärung </w:t>
      </w:r>
      <w:r w:rsidR="00BB5A63" w:rsidRPr="001B4E1B">
        <w:t>Sanktionen</w:t>
      </w:r>
      <w:r w:rsidR="000167ED" w:rsidRPr="001B4E1B">
        <w:t>“</w:t>
      </w:r>
    </w:p>
    <w:p w14:paraId="0FAD76EA" w14:textId="66CE1CB0" w:rsidR="000167ED" w:rsidRDefault="00644892" w:rsidP="00644892">
      <w:pPr>
        <w:pStyle w:val="VertragAbsatz"/>
        <w:numPr>
          <w:ilvl w:val="0"/>
          <w:numId w:val="0"/>
        </w:numPr>
        <w:ind w:left="567" w:hanging="567"/>
      </w:pPr>
      <w:r w:rsidRPr="001B4E1B">
        <w:t xml:space="preserve">  </w:t>
      </w:r>
      <w:r w:rsidR="000167ED" w:rsidRPr="001B4E1B">
        <w:sym w:font="Wingdings" w:char="F0FD"/>
      </w:r>
      <w:r w:rsidR="000167ED" w:rsidRPr="001B4E1B">
        <w:t xml:space="preserve"> Anlage „Eigenerklärung </w:t>
      </w:r>
      <w:r w:rsidR="00BB5A63" w:rsidRPr="001B4E1B">
        <w:t xml:space="preserve">zum Nichtvorl. </w:t>
      </w:r>
      <w:r w:rsidR="00872B77" w:rsidRPr="001B4E1B">
        <w:t>v</w:t>
      </w:r>
      <w:r w:rsidR="00BB5A63" w:rsidRPr="001B4E1B">
        <w:t>on AusschlGr</w:t>
      </w:r>
      <w:r w:rsidR="000167ED" w:rsidRPr="001B4E1B">
        <w:t>“</w:t>
      </w:r>
    </w:p>
    <w:p w14:paraId="676D6D39" w14:textId="731C5026" w:rsidR="001B4E1B" w:rsidRDefault="001B4E1B" w:rsidP="00644892">
      <w:pPr>
        <w:pStyle w:val="VertragAbsatz"/>
        <w:numPr>
          <w:ilvl w:val="0"/>
          <w:numId w:val="0"/>
        </w:numPr>
        <w:ind w:left="567" w:hanging="567"/>
      </w:pPr>
      <w:r>
        <w:lastRenderedPageBreak/>
        <w:t xml:space="preserve">  </w:t>
      </w:r>
      <w:r w:rsidRPr="001B4E1B">
        <w:sym w:font="Wingdings" w:char="F0FD"/>
      </w:r>
      <w:r w:rsidRPr="001B4E1B">
        <w:t xml:space="preserve"> Anlage „</w:t>
      </w:r>
      <w:r w:rsidR="00362790" w:rsidRPr="0077033B">
        <w:t xml:space="preserve">Eigenerklärung </w:t>
      </w:r>
      <w:r w:rsidRPr="0077033B">
        <w:t>Subventionen“ (Anlage ist nur bei erhaltenen drittstaatlichen finanziellen Zuwendungen nach Art. 27 VERORDNUNG (EU) 2022/2560 DES EUROPÄISCHEN PARLAMENTS UND DES RATES vom 14. Dezember 2022 über den Binnenmarkt verzerrende drittstaatliche Subventionen einzureichen)</w:t>
      </w:r>
    </w:p>
    <w:p w14:paraId="760736C7" w14:textId="766E2584" w:rsidR="00824258" w:rsidRDefault="00824258" w:rsidP="00824258">
      <w:pPr>
        <w:pStyle w:val="VertragParagraph"/>
      </w:pPr>
      <w:r>
        <w:t>Im Fall des Einsatzes von anderen Unternehmen zusätzlich beizufügen</w:t>
      </w:r>
    </w:p>
    <w:p w14:paraId="376D47F4" w14:textId="0B7687C5" w:rsidR="00824258" w:rsidRDefault="00824258" w:rsidP="00644892">
      <w:pPr>
        <w:pStyle w:val="VertragAbsatz"/>
        <w:numPr>
          <w:ilvl w:val="0"/>
          <w:numId w:val="0"/>
        </w:numPr>
        <w:ind w:left="567" w:hanging="567"/>
      </w:pPr>
      <w:r>
        <w:t xml:space="preserve">  </w:t>
      </w:r>
      <w:r w:rsidRPr="001B4E1B">
        <w:sym w:font="Wingdings" w:char="F0FD"/>
      </w:r>
      <w:r w:rsidRPr="001B4E1B">
        <w:t xml:space="preserve"> Anlage „</w:t>
      </w:r>
      <w:r>
        <w:t>Verzeichnis anderer Unternehmen“</w:t>
      </w:r>
    </w:p>
    <w:p w14:paraId="7467A4E2" w14:textId="1158E001" w:rsidR="00824258" w:rsidRDefault="00824258" w:rsidP="00644892">
      <w:pPr>
        <w:pStyle w:val="VertragAbsatz"/>
        <w:numPr>
          <w:ilvl w:val="0"/>
          <w:numId w:val="0"/>
        </w:numPr>
        <w:ind w:left="567" w:hanging="567"/>
      </w:pPr>
      <w:r>
        <w:t xml:space="preserve">  </w:t>
      </w:r>
      <w:r w:rsidRPr="001B4E1B">
        <w:sym w:font="Wingdings" w:char="F0FD"/>
      </w:r>
      <w:r w:rsidRPr="001B4E1B">
        <w:t xml:space="preserve"> Anlage „</w:t>
      </w:r>
      <w:r>
        <w:t>Verpflichtungserklärung Bereitstellung Kapazitäten“</w:t>
      </w:r>
    </w:p>
    <w:p w14:paraId="03FC4D12" w14:textId="6E9D441A" w:rsidR="00067CB0" w:rsidRDefault="00067CB0" w:rsidP="001972C2">
      <w:pPr>
        <w:pStyle w:val="VertragParagraph"/>
      </w:pPr>
      <w:r>
        <w:t xml:space="preserve">Bei Teilnahme als Bietergemeinschaft </w:t>
      </w:r>
      <w:r w:rsidR="00824258">
        <w:t>oder im Fall des Einsatzes von anderen Unternehm</w:t>
      </w:r>
      <w:r w:rsidR="00162A38">
        <w:t>en</w:t>
      </w:r>
      <w:r w:rsidR="00824258">
        <w:t xml:space="preserve"> </w:t>
      </w:r>
      <w:r>
        <w:t>zusätzlich beizufügen</w:t>
      </w:r>
    </w:p>
    <w:p w14:paraId="019E2E2B" w14:textId="3A671A86" w:rsidR="00067CB0" w:rsidRPr="001B4E1B" w:rsidRDefault="00644892" w:rsidP="00644892">
      <w:pPr>
        <w:pStyle w:val="VertragAbsatz"/>
        <w:numPr>
          <w:ilvl w:val="0"/>
          <w:numId w:val="0"/>
        </w:numPr>
      </w:pPr>
      <w:r w:rsidRPr="00BF2F27">
        <w:t xml:space="preserve">  </w:t>
      </w:r>
      <w:r w:rsidRPr="001B4E1B">
        <w:sym w:font="Wingdings" w:char="F0FD"/>
      </w:r>
      <w:r w:rsidRPr="001B4E1B">
        <w:t xml:space="preserve"> Anlage „Bietergemeinschaft“</w:t>
      </w:r>
      <w:r w:rsidR="00824258">
        <w:t xml:space="preserve"> (nur bei Bietergemeinschaften beizufügen)</w:t>
      </w:r>
    </w:p>
    <w:p w14:paraId="322909BD" w14:textId="39C549BE" w:rsidR="00644892" w:rsidRPr="001B4E1B" w:rsidRDefault="00644892" w:rsidP="00644892">
      <w:pPr>
        <w:pStyle w:val="VertragAbsatz"/>
        <w:numPr>
          <w:ilvl w:val="0"/>
          <w:numId w:val="0"/>
        </w:numPr>
      </w:pPr>
      <w:r w:rsidRPr="001B4E1B">
        <w:t xml:space="preserve">  </w:t>
      </w:r>
      <w:r w:rsidRPr="001B4E1B">
        <w:sym w:font="Wingdings" w:char="F0FD"/>
      </w:r>
      <w:r w:rsidRPr="001B4E1B">
        <w:t xml:space="preserve"> </w:t>
      </w:r>
      <w:r w:rsidR="00872B77" w:rsidRPr="001B4E1B">
        <w:t>Für jedes Mitglied</w:t>
      </w:r>
      <w:r w:rsidR="00824258">
        <w:t xml:space="preserve"> der Bietergemeinschaft oder jedes andere Unternehmen</w:t>
      </w:r>
      <w:r w:rsidR="00872B77" w:rsidRPr="001B4E1B">
        <w:t>: Anlage „Eigenerklärung zum Nichtvorl. von A</w:t>
      </w:r>
      <w:r w:rsidR="009203E4" w:rsidRPr="001B4E1B">
        <w:t>u</w:t>
      </w:r>
      <w:r w:rsidR="00872B77" w:rsidRPr="001B4E1B">
        <w:t>sschlussGr“</w:t>
      </w:r>
    </w:p>
    <w:p w14:paraId="5A541ED7" w14:textId="295C257B" w:rsidR="00872B77" w:rsidRPr="001B4E1B" w:rsidRDefault="00872B77" w:rsidP="00644892">
      <w:pPr>
        <w:pStyle w:val="VertragAbsatz"/>
        <w:numPr>
          <w:ilvl w:val="0"/>
          <w:numId w:val="0"/>
        </w:numPr>
      </w:pPr>
      <w:r w:rsidRPr="001B4E1B">
        <w:t xml:space="preserve">  </w:t>
      </w:r>
      <w:r w:rsidRPr="001B4E1B">
        <w:sym w:font="Wingdings" w:char="F0FD"/>
      </w:r>
      <w:r w:rsidRPr="001B4E1B">
        <w:t xml:space="preserve"> </w:t>
      </w:r>
      <w:r w:rsidR="00824258" w:rsidRPr="001B4E1B">
        <w:t>Für jedes Mitglied</w:t>
      </w:r>
      <w:r w:rsidR="00824258">
        <w:t xml:space="preserve"> der Bietergemeinschaft oder jedes andere Unternehmen</w:t>
      </w:r>
      <w:r w:rsidR="00824258" w:rsidRPr="001B4E1B">
        <w:t xml:space="preserve"> </w:t>
      </w:r>
      <w:r w:rsidRPr="001B4E1B">
        <w:t xml:space="preserve">„Eigenerklärung </w:t>
      </w:r>
      <w:r w:rsidR="00474E96" w:rsidRPr="001B4E1B">
        <w:t>MiLoG</w:t>
      </w:r>
      <w:r w:rsidRPr="001B4E1B">
        <w:t>“</w:t>
      </w:r>
    </w:p>
    <w:p w14:paraId="6CA01209" w14:textId="29550110" w:rsidR="001B4E1B" w:rsidRPr="001B4E1B" w:rsidRDefault="001B4E1B" w:rsidP="001B4E1B">
      <w:pPr>
        <w:pStyle w:val="VertragAbsatz"/>
        <w:numPr>
          <w:ilvl w:val="0"/>
          <w:numId w:val="0"/>
        </w:numPr>
      </w:pPr>
      <w:r w:rsidRPr="001B4E1B">
        <w:t xml:space="preserve">  </w:t>
      </w:r>
      <w:r w:rsidRPr="001B4E1B">
        <w:sym w:font="Wingdings" w:char="F0FD"/>
      </w:r>
      <w:r w:rsidRPr="001B4E1B">
        <w:t xml:space="preserve"> </w:t>
      </w:r>
      <w:r w:rsidR="00824258" w:rsidRPr="001B4E1B">
        <w:t>Für jedes Mitglied</w:t>
      </w:r>
      <w:r w:rsidR="00824258">
        <w:t xml:space="preserve"> der Bietergemeinschaft oder jedes andere Unternehmen</w:t>
      </w:r>
      <w:r w:rsidR="00824258" w:rsidRPr="001B4E1B">
        <w:t xml:space="preserve"> </w:t>
      </w:r>
      <w:r w:rsidRPr="001B4E1B">
        <w:t>„Eigenerklärung Sanktionen“</w:t>
      </w:r>
    </w:p>
    <w:p w14:paraId="3B792CC4" w14:textId="25FD95EE" w:rsidR="001B4E1B" w:rsidRPr="001B4E1B" w:rsidRDefault="001B4E1B" w:rsidP="001B4E1B">
      <w:pPr>
        <w:pStyle w:val="VertragAbsatz"/>
        <w:numPr>
          <w:ilvl w:val="0"/>
          <w:numId w:val="0"/>
        </w:numPr>
        <w:ind w:left="567" w:hanging="567"/>
      </w:pPr>
      <w:r>
        <w:t xml:space="preserve">  </w:t>
      </w:r>
      <w:r w:rsidRPr="001B4E1B">
        <w:sym w:font="Wingdings" w:char="F0FD"/>
      </w:r>
      <w:r w:rsidRPr="001B4E1B">
        <w:t xml:space="preserve"> </w:t>
      </w:r>
      <w:r w:rsidR="00824258" w:rsidRPr="001B4E1B">
        <w:t>Für jedes Mitglied</w:t>
      </w:r>
      <w:r w:rsidR="00824258">
        <w:t xml:space="preserve"> der Bietergemeinschaft oder jedes andere Unternehmen</w:t>
      </w:r>
      <w:r>
        <w:t xml:space="preserve">: </w:t>
      </w:r>
      <w:r w:rsidRPr="001B4E1B">
        <w:t>Anlage „</w:t>
      </w:r>
      <w:r w:rsidR="00362790" w:rsidRPr="0077033B">
        <w:t xml:space="preserve">Eigenerklärung </w:t>
      </w:r>
      <w:r w:rsidRPr="0077033B">
        <w:t>Subventionen“ (Anlage ist nur bei erhaltenen drittstaatlichen finanziellen Zuwendungen nach Art. 27 VERORDNUNG (EU) 2022/2560 DES EUROPÄISCHEN PARLAMENTS UND DES RATES vom 14. Dezember 2022 über den Binnenmarkt verzerrende drittstaatliche Subventionen einzureichen)</w:t>
      </w:r>
    </w:p>
    <w:p w14:paraId="6A49A570" w14:textId="486C761F" w:rsidR="00630896" w:rsidRPr="00DA2721" w:rsidRDefault="00F10C6C" w:rsidP="001972C2">
      <w:pPr>
        <w:pStyle w:val="VertragParagraph"/>
      </w:pPr>
      <w:r>
        <w:t>Sonstiges</w:t>
      </w:r>
    </w:p>
    <w:p w14:paraId="265CAAFB" w14:textId="1B26D544" w:rsidR="003E4206" w:rsidRDefault="003E4206" w:rsidP="00630896">
      <w:pPr>
        <w:pStyle w:val="VertragAbsatz"/>
      </w:pPr>
      <w:r>
        <w:t xml:space="preserve">An dieses Angebot halten wir uns </w:t>
      </w:r>
      <w:r w:rsidRPr="0077033B">
        <w:t xml:space="preserve">bis zum </w:t>
      </w:r>
      <w:r w:rsidR="00307D7F">
        <w:t>16</w:t>
      </w:r>
      <w:r w:rsidRPr="0077033B">
        <w:t>.</w:t>
      </w:r>
      <w:r w:rsidR="00EC2EB1" w:rsidRPr="0077033B">
        <w:t xml:space="preserve"> </w:t>
      </w:r>
      <w:r w:rsidR="00307D7F">
        <w:t>September</w:t>
      </w:r>
      <w:r w:rsidRPr="0077033B">
        <w:t xml:space="preserve"> 202</w:t>
      </w:r>
      <w:r w:rsidR="00B22803">
        <w:t>6</w:t>
      </w:r>
      <w:r w:rsidRPr="0077033B">
        <w:t xml:space="preserve"> </w:t>
      </w:r>
      <w:r>
        <w:t>gebunden.</w:t>
      </w:r>
    </w:p>
    <w:p w14:paraId="4C182B3C" w14:textId="18201F6C" w:rsidR="00C90523" w:rsidRPr="00FE4C24" w:rsidRDefault="00C90523" w:rsidP="00630896">
      <w:pPr>
        <w:pStyle w:val="VertragAbsatz"/>
      </w:pPr>
      <w:r w:rsidRPr="00FE4C24">
        <w:t xml:space="preserve">Soweit unser Angebot Widersprüche enthält, sollen diese so weit wie möglich durch Auslegung gelöst werden. </w:t>
      </w:r>
    </w:p>
    <w:p w14:paraId="563F84A5" w14:textId="77777777" w:rsidR="00477995" w:rsidRDefault="00C90523" w:rsidP="00477995">
      <w:pPr>
        <w:pStyle w:val="VertragAbsatz"/>
      </w:pPr>
      <w:r w:rsidRPr="00DA2721">
        <w:t>Im Übrigen erklären wir, dass</w:t>
      </w:r>
      <w:r w:rsidR="005E198B" w:rsidRPr="00DA2721">
        <w:t xml:space="preserve"> </w:t>
      </w:r>
      <w:r w:rsidRPr="00DA2721">
        <w:t>wir mit der Angebotsabgabe die Absicht verfolgen, die Vorgaben des Auftraggebers uneingeschränkt einzuhalten. Die von</w:t>
      </w:r>
      <w:r w:rsidR="005E198B" w:rsidRPr="00DA2721">
        <w:t xml:space="preserve"> </w:t>
      </w:r>
      <w:r w:rsidRPr="00DA2721">
        <w:t>uns vorgelegten Unterlagen sollen im Zweifel so ausgelegt werden, dass ihr Inhalt nicht von den V</w:t>
      </w:r>
      <w:r w:rsidR="001105CD" w:rsidRPr="00DA2721">
        <w:t>ergabeunterlagen</w:t>
      </w:r>
      <w:r w:rsidRPr="00DA2721">
        <w:t xml:space="preserve"> abweicht.</w:t>
      </w:r>
      <w:r w:rsidR="00F11518">
        <w:t xml:space="preserve"> Soweit wir entgegen den obenstehenden Vorgaben eigene vertragliche Bedingungen</w:t>
      </w:r>
      <w:r w:rsidR="00ED0AFA">
        <w:t xml:space="preserve"> oder sonstige unverlangte Unterlagen</w:t>
      </w:r>
      <w:r w:rsidR="00F11518">
        <w:t xml:space="preserve"> beifügen, handelt es sich um ein Versehen und diese </w:t>
      </w:r>
      <w:r w:rsidR="00ED0AFA">
        <w:t xml:space="preserve">Dokumente </w:t>
      </w:r>
      <w:r w:rsidR="00F11518">
        <w:t>sollen nicht Gegenstand unseres Angebotes sein.</w:t>
      </w:r>
    </w:p>
    <w:p w14:paraId="5DD0A4B4" w14:textId="77777777" w:rsidR="00F87C6C" w:rsidRDefault="005E198B" w:rsidP="00477995">
      <w:pPr>
        <w:pStyle w:val="VertragAbsatz"/>
      </w:pPr>
      <w:r w:rsidRPr="00DA2721">
        <w:t>Unsere Erklärung zur Angebotsabgabe</w:t>
      </w:r>
      <w:r w:rsidR="00C90523" w:rsidRPr="00DA2721">
        <w:t xml:space="preserve"> gilt zugleich für alle Besta</w:t>
      </w:r>
      <w:r w:rsidR="00994A41">
        <w:t>ndteile des Angebots</w:t>
      </w:r>
      <w:r w:rsidR="00C90523" w:rsidRPr="00DA2721">
        <w:t xml:space="preserve">, es sei denn auf der einzureichenden Anlage ist eine gesonderte </w:t>
      </w:r>
      <w:r w:rsidR="00994A41">
        <w:t>Abgabe</w:t>
      </w:r>
      <w:r w:rsidR="00C90523" w:rsidRPr="00DA2721">
        <w:t xml:space="preserve"> ausdrücklich gefordert.</w:t>
      </w:r>
      <w:bookmarkEnd w:id="5"/>
    </w:p>
    <w:p w14:paraId="284B6369" w14:textId="77777777" w:rsidR="00994A41" w:rsidRPr="00DA2721" w:rsidRDefault="00994A41" w:rsidP="006A5212">
      <w:pPr>
        <w:pStyle w:val="VertragAbsatz"/>
        <w:numPr>
          <w:ilvl w:val="0"/>
          <w:numId w:val="0"/>
        </w:numPr>
        <w:ind w:left="567"/>
      </w:pPr>
    </w:p>
    <w:p w14:paraId="6F317AB3" w14:textId="77777777" w:rsidR="00C90523" w:rsidRPr="00DA2721" w:rsidRDefault="005E198B" w:rsidP="00C90523">
      <w:pPr>
        <w:pStyle w:val="berschrift1"/>
        <w:numPr>
          <w:ilvl w:val="0"/>
          <w:numId w:val="0"/>
        </w:numPr>
        <w:suppressLineNumbers/>
        <w:suppressAutoHyphens/>
        <w:spacing w:after="270"/>
      </w:pPr>
      <w:r w:rsidRPr="00DA2721">
        <w:t>Erkläru</w:t>
      </w:r>
      <w:r w:rsidR="00F10C6C">
        <w:t>ng in Textform gemäß § 126b BGB</w:t>
      </w:r>
    </w:p>
    <w:p w14:paraId="583D10C6" w14:textId="77777777" w:rsidR="005E198B" w:rsidRPr="00DA2721" w:rsidRDefault="005E198B" w:rsidP="00DC7792"/>
    <w:tbl>
      <w:tblPr>
        <w:tblW w:w="9604" w:type="dxa"/>
        <w:tblLook w:val="01E0" w:firstRow="1" w:lastRow="1" w:firstColumn="1" w:lastColumn="1" w:noHBand="0" w:noVBand="0"/>
      </w:tblPr>
      <w:tblGrid>
        <w:gridCol w:w="4802"/>
        <w:gridCol w:w="4802"/>
      </w:tblGrid>
      <w:tr w:rsidR="00C90523" w:rsidRPr="0013138D" w14:paraId="2E32484B" w14:textId="77777777" w:rsidTr="00F10C6C">
        <w:trPr>
          <w:trHeight w:val="842"/>
        </w:trPr>
        <w:tc>
          <w:tcPr>
            <w:tcW w:w="4802" w:type="dxa"/>
          </w:tcPr>
          <w:p w14:paraId="39B95D90" w14:textId="77777777" w:rsidR="00C90523" w:rsidRPr="00DA2721" w:rsidRDefault="00C90523" w:rsidP="007F6834">
            <w:r w:rsidRPr="00DA2721">
              <w:t>Ort/Datum</w:t>
            </w:r>
          </w:p>
          <w:p w14:paraId="17472ACB" w14:textId="77777777" w:rsidR="006030F5" w:rsidRPr="00DA2721" w:rsidRDefault="006030F5" w:rsidP="007F6834"/>
          <w:sdt>
            <w:sdtPr>
              <w:rPr>
                <w:color w:val="0070C0"/>
              </w:rPr>
              <w:id w:val="-972287890"/>
              <w:placeholder>
                <w:docPart w:val="870B8A1157474550AF65CB7027097A1B"/>
              </w:placeholder>
              <w:showingPlcHdr/>
              <w:text/>
            </w:sdtPr>
            <w:sdtEndPr/>
            <w:sdtContent>
              <w:p w14:paraId="20415A2E" w14:textId="77777777" w:rsidR="00C90523" w:rsidRPr="00DA2721" w:rsidRDefault="00C90523" w:rsidP="007F6834">
                <w:pPr>
                  <w:jc w:val="left"/>
                  <w:rPr>
                    <w:color w:val="0070C0"/>
                  </w:rPr>
                </w:pPr>
                <w:r w:rsidRPr="00DA2721">
                  <w:rPr>
                    <w:rStyle w:val="Platzhaltertext"/>
                    <w:color w:val="0070C0"/>
                  </w:rPr>
                  <w:t>Bitte ausfüllen</w:t>
                </w:r>
              </w:p>
            </w:sdtContent>
          </w:sdt>
          <w:p w14:paraId="062D658A" w14:textId="77777777" w:rsidR="00C90523" w:rsidRPr="00DA2721" w:rsidRDefault="00C90523" w:rsidP="007F6834"/>
        </w:tc>
        <w:tc>
          <w:tcPr>
            <w:tcW w:w="4802" w:type="dxa"/>
          </w:tcPr>
          <w:p w14:paraId="169D15E9" w14:textId="24AF41CB" w:rsidR="00C90523" w:rsidRDefault="00994A41" w:rsidP="007F6834">
            <w:r>
              <w:t>Erklärung</w:t>
            </w:r>
            <w:r w:rsidR="00DF1160">
              <w:t xml:space="preserve"> (Vor- und Nachname)</w:t>
            </w:r>
          </w:p>
          <w:p w14:paraId="235E36A8" w14:textId="77777777" w:rsidR="00994A41" w:rsidRPr="00DA2721" w:rsidRDefault="00994A41" w:rsidP="007F6834"/>
          <w:sdt>
            <w:sdtPr>
              <w:rPr>
                <w:color w:val="0070C0"/>
              </w:rPr>
              <w:id w:val="-335304376"/>
              <w:placeholder>
                <w:docPart w:val="8AF2F263C2614036BA195E9243E52EF9"/>
              </w:placeholder>
              <w:showingPlcHdr/>
              <w:text/>
            </w:sdtPr>
            <w:sdtEndPr/>
            <w:sdtContent>
              <w:p w14:paraId="7063888B" w14:textId="77777777" w:rsidR="00C90523" w:rsidRPr="008E6BF3" w:rsidRDefault="00C90523" w:rsidP="007F6834">
                <w:pPr>
                  <w:jc w:val="left"/>
                  <w:rPr>
                    <w:color w:val="0070C0"/>
                  </w:rPr>
                </w:pPr>
                <w:r w:rsidRPr="00DA2721">
                  <w:rPr>
                    <w:rStyle w:val="Platzhaltertext"/>
                    <w:color w:val="0070C0"/>
                  </w:rPr>
                  <w:t>Bitte ausfüllen</w:t>
                </w:r>
              </w:p>
            </w:sdtContent>
          </w:sdt>
          <w:p w14:paraId="357A4192" w14:textId="77777777" w:rsidR="00C90523" w:rsidRPr="00591C5A" w:rsidRDefault="00C90523" w:rsidP="007F6834"/>
        </w:tc>
      </w:tr>
    </w:tbl>
    <w:p w14:paraId="5A0C3F4F" w14:textId="77777777" w:rsidR="00BA5DF1" w:rsidRPr="00DF31FB" w:rsidRDefault="00BA5DF1" w:rsidP="00DF31FB"/>
    <w:sectPr w:rsidR="00BA5DF1" w:rsidRPr="00DF31FB" w:rsidSect="00DF31FB">
      <w:headerReference w:type="default" r:id="rId8"/>
      <w:footerReference w:type="default" r:id="rId9"/>
      <w:pgSz w:w="11906" w:h="16838" w:code="9"/>
      <w:pgMar w:top="1417" w:right="1134" w:bottom="1417" w:left="1417" w:header="709" w:footer="709" w:gutter="0"/>
      <w:paperSrc w:first="2" w:other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8F30C" w14:textId="77777777" w:rsidR="00E920A0" w:rsidRDefault="00E920A0" w:rsidP="008E765B">
      <w:r>
        <w:separator/>
      </w:r>
    </w:p>
  </w:endnote>
  <w:endnote w:type="continuationSeparator" w:id="0">
    <w:p w14:paraId="0EC911BC" w14:textId="77777777" w:rsidR="00E920A0" w:rsidRDefault="00E920A0" w:rsidP="008E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32B46" w14:textId="77777777" w:rsidR="00AC36AA" w:rsidRPr="00AC36AA" w:rsidRDefault="00AC36AA">
    <w:pPr>
      <w:pStyle w:val="Fuzeile"/>
      <w:rPr>
        <w:sz w:val="14"/>
        <w:szCs w:val="14"/>
      </w:rPr>
    </w:pPr>
    <w:r w:rsidRPr="00AC36AA">
      <w:rPr>
        <w:rStyle w:val="Seitenzahl"/>
        <w:sz w:val="14"/>
        <w:szCs w:val="14"/>
      </w:rPr>
      <w:fldChar w:fldCharType="begin"/>
    </w:r>
    <w:r w:rsidRPr="00AC36AA">
      <w:rPr>
        <w:rStyle w:val="Seitenzahl"/>
        <w:sz w:val="14"/>
        <w:szCs w:val="14"/>
      </w:rPr>
      <w:instrText xml:space="preserve"> PAGE </w:instrText>
    </w:r>
    <w:r w:rsidRPr="00AC36AA">
      <w:rPr>
        <w:rStyle w:val="Seitenzahl"/>
        <w:sz w:val="14"/>
        <w:szCs w:val="14"/>
      </w:rPr>
      <w:fldChar w:fldCharType="separate"/>
    </w:r>
    <w:r w:rsidR="00AA75FD">
      <w:rPr>
        <w:rStyle w:val="Seitenzahl"/>
        <w:noProof/>
        <w:sz w:val="14"/>
        <w:szCs w:val="14"/>
      </w:rPr>
      <w:t>1</w:t>
    </w:r>
    <w:r w:rsidRPr="00AC36AA">
      <w:rPr>
        <w:rStyle w:val="Seitenzahl"/>
        <w:sz w:val="14"/>
        <w:szCs w:val="14"/>
      </w:rPr>
      <w:fldChar w:fldCharType="end"/>
    </w:r>
    <w:r w:rsidRPr="00AC36AA">
      <w:rPr>
        <w:rStyle w:val="Seitenzahl"/>
        <w:sz w:val="14"/>
        <w:szCs w:val="14"/>
      </w:rPr>
      <w:t xml:space="preserve"> von </w:t>
    </w:r>
    <w:r w:rsidRPr="00AC36AA">
      <w:rPr>
        <w:rStyle w:val="Seitenzahl"/>
        <w:sz w:val="14"/>
        <w:szCs w:val="14"/>
      </w:rPr>
      <w:fldChar w:fldCharType="begin"/>
    </w:r>
    <w:r w:rsidRPr="00AC36AA">
      <w:rPr>
        <w:rStyle w:val="Seitenzahl"/>
        <w:sz w:val="14"/>
        <w:szCs w:val="14"/>
      </w:rPr>
      <w:instrText xml:space="preserve"> NUMPAGES  \* Arabic  \* MERGEFORMAT </w:instrText>
    </w:r>
    <w:r w:rsidRPr="00AC36AA">
      <w:rPr>
        <w:rStyle w:val="Seitenzahl"/>
        <w:sz w:val="14"/>
        <w:szCs w:val="14"/>
      </w:rPr>
      <w:fldChar w:fldCharType="separate"/>
    </w:r>
    <w:r w:rsidR="00AA75FD">
      <w:rPr>
        <w:rStyle w:val="Seitenzahl"/>
        <w:noProof/>
        <w:sz w:val="14"/>
        <w:szCs w:val="14"/>
      </w:rPr>
      <w:t>2</w:t>
    </w:r>
    <w:r w:rsidRPr="00AC36AA">
      <w:rPr>
        <w:rStyle w:val="Seitenzah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51608" w14:textId="77777777" w:rsidR="00E920A0" w:rsidRDefault="00E920A0" w:rsidP="00C33E04">
      <w:pPr>
        <w:spacing w:after="120" w:line="240" w:lineRule="auto"/>
      </w:pPr>
      <w:r>
        <w:separator/>
      </w:r>
    </w:p>
  </w:footnote>
  <w:footnote w:type="continuationSeparator" w:id="0">
    <w:p w14:paraId="2F2EF712" w14:textId="77777777" w:rsidR="00E920A0" w:rsidRDefault="00E920A0" w:rsidP="008E7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AE68C" w14:textId="77777777" w:rsidR="00795E6C" w:rsidRDefault="00795E6C" w:rsidP="00795E6C">
    <w:pPr>
      <w:pStyle w:val="Kopfzeile"/>
    </w:pPr>
    <w:r>
      <w:t>Landessportbund Nordrhein-Westfalen e. V.</w:t>
    </w:r>
  </w:p>
  <w:p w14:paraId="25AB4E2C" w14:textId="77777777" w:rsidR="00795E6C" w:rsidRDefault="00795E6C" w:rsidP="00795E6C">
    <w:pPr>
      <w:pStyle w:val="Kopfzeile"/>
    </w:pPr>
    <w:r>
      <w:t>Vergabeverfahren</w:t>
    </w:r>
  </w:p>
  <w:p w14:paraId="37E2A223" w14:textId="505738D8" w:rsidR="00795E6C" w:rsidRDefault="00795E6C" w:rsidP="00795E6C">
    <w:pPr>
      <w:pStyle w:val="Kopfzeile"/>
    </w:pPr>
    <w:r>
      <w:t>„Lieferung von Strom für die Liegenschaften des Landessportbundes Nordrhein-Westfalen e. V.</w:t>
    </w:r>
    <w:r w:rsidR="00DA29E4">
      <w:t xml:space="preserve"> für die Jahre 202</w:t>
    </w:r>
    <w:r w:rsidR="00B22803">
      <w:t>7</w:t>
    </w:r>
    <w:r w:rsidR="00DA29E4">
      <w:t xml:space="preserve"> und 202</w:t>
    </w:r>
    <w:r w:rsidR="00B22803">
      <w:t>8</w:t>
    </w:r>
    <w:r>
      <w:t>“</w:t>
    </w:r>
  </w:p>
  <w:p w14:paraId="54EDB297" w14:textId="77777777" w:rsidR="00573C3F" w:rsidRDefault="00141E67" w:rsidP="00473A35">
    <w:pPr>
      <w:pStyle w:val="Kopfzeile"/>
    </w:pPr>
    <w:r>
      <w:t>Anlage „Angebotsschreiben“</w:t>
    </w:r>
  </w:p>
  <w:p w14:paraId="3DE92A9D" w14:textId="77777777" w:rsidR="00477995" w:rsidRDefault="00477995" w:rsidP="00473A35">
    <w:pPr>
      <w:pStyle w:val="Kopfzeile"/>
    </w:pPr>
  </w:p>
  <w:p w14:paraId="3514A81F" w14:textId="77777777" w:rsidR="00141E67" w:rsidRDefault="00141E67" w:rsidP="00141E6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D236E8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8946D9EA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45175009"/>
    <w:multiLevelType w:val="hybridMultilevel"/>
    <w:tmpl w:val="E5D845D8"/>
    <w:lvl w:ilvl="0" w:tplc="47840F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70D30C35"/>
    <w:multiLevelType w:val="multilevel"/>
    <w:tmpl w:val="C57A5A4C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7C11CA"/>
    <w:multiLevelType w:val="hybridMultilevel"/>
    <w:tmpl w:val="7C3443DE"/>
    <w:lvl w:ilvl="0" w:tplc="1022335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734577">
    <w:abstractNumId w:val="7"/>
  </w:num>
  <w:num w:numId="2" w16cid:durableId="2133354900">
    <w:abstractNumId w:val="8"/>
  </w:num>
  <w:num w:numId="3" w16cid:durableId="871960165">
    <w:abstractNumId w:val="4"/>
  </w:num>
  <w:num w:numId="4" w16cid:durableId="2090079988">
    <w:abstractNumId w:val="10"/>
  </w:num>
  <w:num w:numId="5" w16cid:durableId="937130229">
    <w:abstractNumId w:val="0"/>
  </w:num>
  <w:num w:numId="6" w16cid:durableId="677777238">
    <w:abstractNumId w:val="3"/>
  </w:num>
  <w:num w:numId="7" w16cid:durableId="717365429">
    <w:abstractNumId w:val="3"/>
  </w:num>
  <w:num w:numId="8" w16cid:durableId="1835996927">
    <w:abstractNumId w:val="3"/>
  </w:num>
  <w:num w:numId="9" w16cid:durableId="1442064010">
    <w:abstractNumId w:val="3"/>
  </w:num>
  <w:num w:numId="10" w16cid:durableId="53547986">
    <w:abstractNumId w:val="3"/>
  </w:num>
  <w:num w:numId="11" w16cid:durableId="254439116">
    <w:abstractNumId w:val="3"/>
  </w:num>
  <w:num w:numId="12" w16cid:durableId="903837429">
    <w:abstractNumId w:val="5"/>
  </w:num>
  <w:num w:numId="13" w16cid:durableId="1519393064">
    <w:abstractNumId w:val="5"/>
  </w:num>
  <w:num w:numId="14" w16cid:durableId="1737121910">
    <w:abstractNumId w:val="5"/>
  </w:num>
  <w:num w:numId="15" w16cid:durableId="259796250">
    <w:abstractNumId w:val="5"/>
  </w:num>
  <w:num w:numId="16" w16cid:durableId="1215384753">
    <w:abstractNumId w:val="5"/>
  </w:num>
  <w:num w:numId="17" w16cid:durableId="1346595303">
    <w:abstractNumId w:val="5"/>
  </w:num>
  <w:num w:numId="18" w16cid:durableId="1053189128">
    <w:abstractNumId w:val="5"/>
  </w:num>
  <w:num w:numId="19" w16cid:durableId="698505878">
    <w:abstractNumId w:val="5"/>
  </w:num>
  <w:num w:numId="20" w16cid:durableId="573050586">
    <w:abstractNumId w:val="5"/>
  </w:num>
  <w:num w:numId="21" w16cid:durableId="1029188138">
    <w:abstractNumId w:val="2"/>
  </w:num>
  <w:num w:numId="22" w16cid:durableId="480275136">
    <w:abstractNumId w:val="2"/>
  </w:num>
  <w:num w:numId="23" w16cid:durableId="2093114308">
    <w:abstractNumId w:val="2"/>
  </w:num>
  <w:num w:numId="24" w16cid:durableId="1556770234">
    <w:abstractNumId w:val="9"/>
  </w:num>
  <w:num w:numId="25" w16cid:durableId="1431967023">
    <w:abstractNumId w:val="9"/>
  </w:num>
  <w:num w:numId="26" w16cid:durableId="275261329">
    <w:abstractNumId w:val="9"/>
  </w:num>
  <w:num w:numId="27" w16cid:durableId="1119567879">
    <w:abstractNumId w:val="9"/>
  </w:num>
  <w:num w:numId="28" w16cid:durableId="1201086656">
    <w:abstractNumId w:val="9"/>
  </w:num>
  <w:num w:numId="29" w16cid:durableId="201984890">
    <w:abstractNumId w:val="9"/>
  </w:num>
  <w:num w:numId="30" w16cid:durableId="1633094733">
    <w:abstractNumId w:val="9"/>
  </w:num>
  <w:num w:numId="31" w16cid:durableId="1544125594">
    <w:abstractNumId w:val="9"/>
  </w:num>
  <w:num w:numId="32" w16cid:durableId="1739287378">
    <w:abstractNumId w:val="9"/>
  </w:num>
  <w:num w:numId="33" w16cid:durableId="56169931">
    <w:abstractNumId w:val="1"/>
  </w:num>
  <w:num w:numId="34" w16cid:durableId="1717506887">
    <w:abstractNumId w:val="6"/>
  </w:num>
  <w:num w:numId="35" w16cid:durableId="9303548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G3O+4RHT6w0nmmnEmf0VBd1/UKA/R3ryuhzJnDB0hN/9stJrFE9xE48c2oAJ/DjWiFYqk+4p6EEf5Q5c490nsg==" w:salt="pFAwZ5sO8RqnKJCdJLLLG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NoText" w:val="EuroStar"/>
    <w:docVar w:name="AnNoTextFileName" w:val="Anlage Angebotsschreiben - verbindlich"/>
    <w:docVar w:name="DocumentNr" w:val="175552.1"/>
    <w:docVar w:name="DP_Comment" w:val="17.04.2023-12:18: 2023-04-17 Anlage Angebotsschreiben"/>
    <w:docVar w:name="DP_ExtIdentifier3" w:val="2023-04-17 Anlage Angebotsschreiben"/>
    <w:docVar w:name="DP_ExtIdentifier6" w:val="810;0"/>
    <w:docVar w:name="DP_IdentValue" w:val="00014/23"/>
    <w:docVar w:name="DP_JobTitle" w:val="LSB NRW - Felix-Awar"/>
    <w:docVar w:name="DP_TPSystemIdLong" w:val="1"/>
  </w:docVars>
  <w:rsids>
    <w:rsidRoot w:val="00DF31FB"/>
    <w:rsid w:val="000139E0"/>
    <w:rsid w:val="000167ED"/>
    <w:rsid w:val="000203E2"/>
    <w:rsid w:val="00033BB4"/>
    <w:rsid w:val="00037EE4"/>
    <w:rsid w:val="00045D04"/>
    <w:rsid w:val="00067CB0"/>
    <w:rsid w:val="00071E8F"/>
    <w:rsid w:val="0009560D"/>
    <w:rsid w:val="000A3EC6"/>
    <w:rsid w:val="000E7C98"/>
    <w:rsid w:val="001105CD"/>
    <w:rsid w:val="00113F9C"/>
    <w:rsid w:val="00121620"/>
    <w:rsid w:val="001354E3"/>
    <w:rsid w:val="00140E9E"/>
    <w:rsid w:val="00141E67"/>
    <w:rsid w:val="001428CF"/>
    <w:rsid w:val="0015592E"/>
    <w:rsid w:val="00162A38"/>
    <w:rsid w:val="00167073"/>
    <w:rsid w:val="00180B1C"/>
    <w:rsid w:val="00183EA9"/>
    <w:rsid w:val="0019397E"/>
    <w:rsid w:val="001972C2"/>
    <w:rsid w:val="0019793D"/>
    <w:rsid w:val="001A1C23"/>
    <w:rsid w:val="001A6CC9"/>
    <w:rsid w:val="001B4E1B"/>
    <w:rsid w:val="001C7F66"/>
    <w:rsid w:val="001D4477"/>
    <w:rsid w:val="001E1767"/>
    <w:rsid w:val="001E621D"/>
    <w:rsid w:val="001F67B8"/>
    <w:rsid w:val="0020765F"/>
    <w:rsid w:val="00211A6D"/>
    <w:rsid w:val="002438A8"/>
    <w:rsid w:val="00266075"/>
    <w:rsid w:val="00277CDE"/>
    <w:rsid w:val="002843BA"/>
    <w:rsid w:val="00286917"/>
    <w:rsid w:val="002A171F"/>
    <w:rsid w:val="002A3671"/>
    <w:rsid w:val="002C075D"/>
    <w:rsid w:val="002C0C3C"/>
    <w:rsid w:val="002C5186"/>
    <w:rsid w:val="002F16C4"/>
    <w:rsid w:val="002F67EA"/>
    <w:rsid w:val="00307D7F"/>
    <w:rsid w:val="00312ACB"/>
    <w:rsid w:val="00335087"/>
    <w:rsid w:val="00335BA5"/>
    <w:rsid w:val="00350B6C"/>
    <w:rsid w:val="0035409A"/>
    <w:rsid w:val="00362790"/>
    <w:rsid w:val="003656FF"/>
    <w:rsid w:val="00384F48"/>
    <w:rsid w:val="003853FD"/>
    <w:rsid w:val="003876D4"/>
    <w:rsid w:val="00396DEC"/>
    <w:rsid w:val="003A174B"/>
    <w:rsid w:val="003A35B2"/>
    <w:rsid w:val="003B1095"/>
    <w:rsid w:val="003B1B51"/>
    <w:rsid w:val="003B526C"/>
    <w:rsid w:val="003B7076"/>
    <w:rsid w:val="003C10C5"/>
    <w:rsid w:val="003D357A"/>
    <w:rsid w:val="003E1B0D"/>
    <w:rsid w:val="003E4206"/>
    <w:rsid w:val="003E58DD"/>
    <w:rsid w:val="00400BCF"/>
    <w:rsid w:val="004439BF"/>
    <w:rsid w:val="00454423"/>
    <w:rsid w:val="004554A2"/>
    <w:rsid w:val="004566CD"/>
    <w:rsid w:val="00473A35"/>
    <w:rsid w:val="00474E96"/>
    <w:rsid w:val="00477995"/>
    <w:rsid w:val="00491A43"/>
    <w:rsid w:val="004A22DF"/>
    <w:rsid w:val="004A56A6"/>
    <w:rsid w:val="004B05F8"/>
    <w:rsid w:val="004B397C"/>
    <w:rsid w:val="004F2312"/>
    <w:rsid w:val="004F5D5B"/>
    <w:rsid w:val="004F6F4B"/>
    <w:rsid w:val="00502B0C"/>
    <w:rsid w:val="005049C0"/>
    <w:rsid w:val="0050613C"/>
    <w:rsid w:val="00515AA0"/>
    <w:rsid w:val="00516869"/>
    <w:rsid w:val="00530223"/>
    <w:rsid w:val="00542A7D"/>
    <w:rsid w:val="005536BD"/>
    <w:rsid w:val="0057025D"/>
    <w:rsid w:val="00572F87"/>
    <w:rsid w:val="00573C3F"/>
    <w:rsid w:val="005849E4"/>
    <w:rsid w:val="00587FCE"/>
    <w:rsid w:val="005976EA"/>
    <w:rsid w:val="005C29C8"/>
    <w:rsid w:val="005D06B2"/>
    <w:rsid w:val="005E198B"/>
    <w:rsid w:val="005E437E"/>
    <w:rsid w:val="006030F5"/>
    <w:rsid w:val="00607101"/>
    <w:rsid w:val="0060781F"/>
    <w:rsid w:val="00614FBC"/>
    <w:rsid w:val="006228A2"/>
    <w:rsid w:val="00625656"/>
    <w:rsid w:val="00630896"/>
    <w:rsid w:val="00644892"/>
    <w:rsid w:val="006475F5"/>
    <w:rsid w:val="00673274"/>
    <w:rsid w:val="00683059"/>
    <w:rsid w:val="00683967"/>
    <w:rsid w:val="00693171"/>
    <w:rsid w:val="006B5F7D"/>
    <w:rsid w:val="006C02AF"/>
    <w:rsid w:val="00706368"/>
    <w:rsid w:val="00731118"/>
    <w:rsid w:val="00734669"/>
    <w:rsid w:val="00743BA1"/>
    <w:rsid w:val="0075160B"/>
    <w:rsid w:val="00751FB9"/>
    <w:rsid w:val="0076257E"/>
    <w:rsid w:val="0077033B"/>
    <w:rsid w:val="00781628"/>
    <w:rsid w:val="00783C36"/>
    <w:rsid w:val="00794E0C"/>
    <w:rsid w:val="00795E6C"/>
    <w:rsid w:val="007A59D1"/>
    <w:rsid w:val="007D049C"/>
    <w:rsid w:val="007D14F1"/>
    <w:rsid w:val="007D7DD9"/>
    <w:rsid w:val="007F2313"/>
    <w:rsid w:val="007F3BA4"/>
    <w:rsid w:val="007F5025"/>
    <w:rsid w:val="007F7A3E"/>
    <w:rsid w:val="0080218C"/>
    <w:rsid w:val="00804046"/>
    <w:rsid w:val="00807F58"/>
    <w:rsid w:val="0081497A"/>
    <w:rsid w:val="00824258"/>
    <w:rsid w:val="00827D76"/>
    <w:rsid w:val="00832935"/>
    <w:rsid w:val="00837775"/>
    <w:rsid w:val="008432B8"/>
    <w:rsid w:val="008673FD"/>
    <w:rsid w:val="00872B77"/>
    <w:rsid w:val="00876A52"/>
    <w:rsid w:val="00880EB1"/>
    <w:rsid w:val="008906C5"/>
    <w:rsid w:val="00890ACC"/>
    <w:rsid w:val="008A0F95"/>
    <w:rsid w:val="008B1271"/>
    <w:rsid w:val="008D4141"/>
    <w:rsid w:val="008D4390"/>
    <w:rsid w:val="008E1B54"/>
    <w:rsid w:val="008E2B1E"/>
    <w:rsid w:val="008E765B"/>
    <w:rsid w:val="0090200C"/>
    <w:rsid w:val="0091612D"/>
    <w:rsid w:val="009203E4"/>
    <w:rsid w:val="00945A88"/>
    <w:rsid w:val="009646B3"/>
    <w:rsid w:val="009731B1"/>
    <w:rsid w:val="009765D9"/>
    <w:rsid w:val="0097718E"/>
    <w:rsid w:val="009803E5"/>
    <w:rsid w:val="0098189E"/>
    <w:rsid w:val="00993DC8"/>
    <w:rsid w:val="00994A41"/>
    <w:rsid w:val="009A047A"/>
    <w:rsid w:val="009A5EFC"/>
    <w:rsid w:val="009B672D"/>
    <w:rsid w:val="009C0997"/>
    <w:rsid w:val="009D7FF1"/>
    <w:rsid w:val="00A0416F"/>
    <w:rsid w:val="00A0473D"/>
    <w:rsid w:val="00A12552"/>
    <w:rsid w:val="00A25A73"/>
    <w:rsid w:val="00A63263"/>
    <w:rsid w:val="00A77F13"/>
    <w:rsid w:val="00A941AD"/>
    <w:rsid w:val="00AA49A7"/>
    <w:rsid w:val="00AA75FD"/>
    <w:rsid w:val="00AA7EE5"/>
    <w:rsid w:val="00AB24F9"/>
    <w:rsid w:val="00AC36AA"/>
    <w:rsid w:val="00AD5B67"/>
    <w:rsid w:val="00AD78DD"/>
    <w:rsid w:val="00AE5BD1"/>
    <w:rsid w:val="00B22803"/>
    <w:rsid w:val="00B26328"/>
    <w:rsid w:val="00B50CE7"/>
    <w:rsid w:val="00B57979"/>
    <w:rsid w:val="00B67E90"/>
    <w:rsid w:val="00BA5DF1"/>
    <w:rsid w:val="00BB3C2C"/>
    <w:rsid w:val="00BB42EB"/>
    <w:rsid w:val="00BB5A63"/>
    <w:rsid w:val="00BB6924"/>
    <w:rsid w:val="00BF2F27"/>
    <w:rsid w:val="00BF35C9"/>
    <w:rsid w:val="00C13BF7"/>
    <w:rsid w:val="00C248A1"/>
    <w:rsid w:val="00C27796"/>
    <w:rsid w:val="00C312BC"/>
    <w:rsid w:val="00C33E04"/>
    <w:rsid w:val="00C4231F"/>
    <w:rsid w:val="00C43620"/>
    <w:rsid w:val="00C43BDD"/>
    <w:rsid w:val="00C51A34"/>
    <w:rsid w:val="00C56F7B"/>
    <w:rsid w:val="00C628C3"/>
    <w:rsid w:val="00C63D0A"/>
    <w:rsid w:val="00C81840"/>
    <w:rsid w:val="00C8398B"/>
    <w:rsid w:val="00C90523"/>
    <w:rsid w:val="00C91A87"/>
    <w:rsid w:val="00C925A1"/>
    <w:rsid w:val="00C97518"/>
    <w:rsid w:val="00CC3093"/>
    <w:rsid w:val="00CD4A99"/>
    <w:rsid w:val="00CD4AF7"/>
    <w:rsid w:val="00CD63A6"/>
    <w:rsid w:val="00CE183D"/>
    <w:rsid w:val="00CE52F7"/>
    <w:rsid w:val="00CE7AAE"/>
    <w:rsid w:val="00D12CB0"/>
    <w:rsid w:val="00D15F2D"/>
    <w:rsid w:val="00D16913"/>
    <w:rsid w:val="00D338A5"/>
    <w:rsid w:val="00D41841"/>
    <w:rsid w:val="00D500B6"/>
    <w:rsid w:val="00D55087"/>
    <w:rsid w:val="00D57F3E"/>
    <w:rsid w:val="00D60E69"/>
    <w:rsid w:val="00D728E6"/>
    <w:rsid w:val="00D94930"/>
    <w:rsid w:val="00DA0B9B"/>
    <w:rsid w:val="00DA2721"/>
    <w:rsid w:val="00DA29E4"/>
    <w:rsid w:val="00DA44CB"/>
    <w:rsid w:val="00DB1A33"/>
    <w:rsid w:val="00DB1F81"/>
    <w:rsid w:val="00DC1F0F"/>
    <w:rsid w:val="00DC7792"/>
    <w:rsid w:val="00DD2BF2"/>
    <w:rsid w:val="00DE3E78"/>
    <w:rsid w:val="00DF1160"/>
    <w:rsid w:val="00DF31FB"/>
    <w:rsid w:val="00E126E4"/>
    <w:rsid w:val="00E42329"/>
    <w:rsid w:val="00E5008C"/>
    <w:rsid w:val="00E53673"/>
    <w:rsid w:val="00E556EE"/>
    <w:rsid w:val="00E920A0"/>
    <w:rsid w:val="00EA0AD5"/>
    <w:rsid w:val="00EB1018"/>
    <w:rsid w:val="00EB3C80"/>
    <w:rsid w:val="00EB4F02"/>
    <w:rsid w:val="00EB5E63"/>
    <w:rsid w:val="00EC13F0"/>
    <w:rsid w:val="00EC1527"/>
    <w:rsid w:val="00EC2EB1"/>
    <w:rsid w:val="00ED0AFA"/>
    <w:rsid w:val="00ED4CAA"/>
    <w:rsid w:val="00F10C6C"/>
    <w:rsid w:val="00F11518"/>
    <w:rsid w:val="00F1161C"/>
    <w:rsid w:val="00F26AE7"/>
    <w:rsid w:val="00F353FE"/>
    <w:rsid w:val="00F44AAF"/>
    <w:rsid w:val="00F507DE"/>
    <w:rsid w:val="00F5536C"/>
    <w:rsid w:val="00F55D5B"/>
    <w:rsid w:val="00F7226C"/>
    <w:rsid w:val="00F7571B"/>
    <w:rsid w:val="00F86650"/>
    <w:rsid w:val="00F86780"/>
    <w:rsid w:val="00F87C6C"/>
    <w:rsid w:val="00F932B6"/>
    <w:rsid w:val="00F96F89"/>
    <w:rsid w:val="00FA3B60"/>
    <w:rsid w:val="00FC6A2B"/>
    <w:rsid w:val="00FE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8BEFA"/>
  <w15:docId w15:val="{01F80328-DA06-499D-A306-BC30A65E8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7" w:unhideWhenUsed="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5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0523"/>
    <w:pPr>
      <w:spacing w:after="270" w:line="270" w:lineRule="exact"/>
      <w:jc w:val="both"/>
    </w:pPr>
    <w:rPr>
      <w:rFonts w:eastAsia="Times New Roman" w:cs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90ACC"/>
    <w:pPr>
      <w:keepNext/>
      <w:keepLines/>
      <w:numPr>
        <w:numId w:val="11"/>
      </w:numPr>
      <w:spacing w:after="160"/>
      <w:ind w:left="794" w:hanging="794"/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890ACC"/>
    <w:pPr>
      <w:keepNext/>
      <w:keepLines/>
      <w:numPr>
        <w:ilvl w:val="1"/>
        <w:numId w:val="11"/>
      </w:numPr>
      <w:spacing w:after="16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890ACC"/>
    <w:pPr>
      <w:keepNext/>
      <w:keepLines/>
      <w:numPr>
        <w:ilvl w:val="2"/>
        <w:numId w:val="11"/>
      </w:numPr>
      <w:spacing w:after="160"/>
      <w:outlineLvl w:val="2"/>
    </w:pPr>
    <w:rPr>
      <w:b/>
    </w:rPr>
  </w:style>
  <w:style w:type="paragraph" w:styleId="berschrift4">
    <w:name w:val="heading 4"/>
    <w:basedOn w:val="berschrift3"/>
    <w:next w:val="Standard"/>
    <w:link w:val="berschrift4Zchn"/>
    <w:qFormat/>
    <w:rsid w:val="00890ACC"/>
    <w:pPr>
      <w:numPr>
        <w:ilvl w:val="3"/>
      </w:numPr>
      <w:outlineLvl w:val="3"/>
    </w:pPr>
    <w:rPr>
      <w:rFonts w:eastAsiaTheme="majorEastAsia" w:cstheme="majorBidi"/>
      <w:szCs w:val="32"/>
    </w:rPr>
  </w:style>
  <w:style w:type="paragraph" w:styleId="berschrift5">
    <w:name w:val="heading 5"/>
    <w:basedOn w:val="berschrift4"/>
    <w:next w:val="Standard"/>
    <w:link w:val="berschrift5Zchn"/>
    <w:qFormat/>
    <w:rsid w:val="00890ACC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890ACC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1A1C23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890ACC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890ACC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rechnung">
    <w:name w:val="Abrechnung"/>
    <w:uiPriority w:val="6"/>
    <w:rsid w:val="00D500B6"/>
    <w:pPr>
      <w:tabs>
        <w:tab w:val="right" w:pos="6804"/>
        <w:tab w:val="right" w:pos="9072"/>
      </w:tabs>
      <w:spacing w:after="0" w:line="240" w:lineRule="atLeast"/>
    </w:pPr>
    <w:rPr>
      <w:rFonts w:eastAsia="Times New Roman"/>
      <w:lang w:eastAsia="de-DE"/>
    </w:rPr>
  </w:style>
  <w:style w:type="paragraph" w:customStyle="1" w:styleId="Adresse">
    <w:name w:val="Adresse"/>
    <w:uiPriority w:val="6"/>
    <w:rsid w:val="00D500B6"/>
    <w:pPr>
      <w:spacing w:after="0" w:line="240" w:lineRule="atLeast"/>
    </w:pPr>
    <w:rPr>
      <w:rFonts w:eastAsia="Times New Roman"/>
      <w:lang w:eastAsia="de-DE"/>
    </w:rPr>
  </w:style>
  <w:style w:type="paragraph" w:styleId="Anrede">
    <w:name w:val="Salutation"/>
    <w:basedOn w:val="Standard"/>
    <w:link w:val="AnredeZchn"/>
    <w:uiPriority w:val="6"/>
    <w:rsid w:val="00DB1A33"/>
  </w:style>
  <w:style w:type="character" w:customStyle="1" w:styleId="AnredeZchn">
    <w:name w:val="Anrede Zchn"/>
    <w:basedOn w:val="Absatz-Standardschriftart"/>
    <w:link w:val="Anrede"/>
    <w:uiPriority w:val="6"/>
    <w:rsid w:val="002F16C4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treff">
    <w:name w:val="Betreff"/>
    <w:uiPriority w:val="3"/>
    <w:rsid w:val="00D500B6"/>
    <w:pPr>
      <w:spacing w:after="0" w:line="240" w:lineRule="auto"/>
    </w:pPr>
    <w:rPr>
      <w:rFonts w:eastAsia="Times New Roman"/>
      <w:b/>
      <w:lang w:eastAsia="de-DE"/>
    </w:rPr>
  </w:style>
  <w:style w:type="paragraph" w:customStyle="1" w:styleId="BK1">
    <w:name w:val="BK1"/>
    <w:uiPriority w:val="6"/>
    <w:rsid w:val="00DB1A33"/>
    <w:pPr>
      <w:spacing w:after="0" w:line="240" w:lineRule="auto"/>
    </w:pPr>
    <w:rPr>
      <w:rFonts w:eastAsia="Times New Roman" w:cs="Arial"/>
      <w:lang w:eastAsia="de-DE"/>
    </w:rPr>
  </w:style>
  <w:style w:type="paragraph" w:customStyle="1" w:styleId="BK2">
    <w:name w:val="BK2"/>
    <w:uiPriority w:val="6"/>
    <w:rsid w:val="00DB1A33"/>
    <w:pPr>
      <w:spacing w:after="0" w:line="240" w:lineRule="auto"/>
    </w:pPr>
    <w:rPr>
      <w:rFonts w:eastAsia="Times New Roman" w:cs="Arial"/>
      <w:sz w:val="16"/>
      <w:lang w:eastAsia="de-DE"/>
    </w:rPr>
  </w:style>
  <w:style w:type="paragraph" w:customStyle="1" w:styleId="BK3">
    <w:name w:val="BK3"/>
    <w:uiPriority w:val="6"/>
    <w:rsid w:val="00DB1A33"/>
    <w:pPr>
      <w:framePr w:w="2268" w:h="2835" w:hRule="exact" w:hSpace="142" w:vSpace="142" w:wrap="around" w:vAnchor="page" w:hAnchor="page" w:x="9922" w:y="3119"/>
      <w:spacing w:after="0" w:line="240" w:lineRule="auto"/>
    </w:pPr>
    <w:rPr>
      <w:rFonts w:eastAsia="Times New Roman" w:cs="Arial"/>
      <w:lang w:eastAsia="de-DE"/>
    </w:rPr>
  </w:style>
  <w:style w:type="paragraph" w:customStyle="1" w:styleId="BK4">
    <w:name w:val="BK4"/>
    <w:uiPriority w:val="6"/>
    <w:rsid w:val="00DB1A33"/>
    <w:pPr>
      <w:spacing w:after="0" w:line="240" w:lineRule="auto"/>
    </w:pPr>
    <w:rPr>
      <w:rFonts w:eastAsia="Times New Roman" w:cs="Arial"/>
      <w:lang w:eastAsia="de-DE"/>
    </w:rPr>
  </w:style>
  <w:style w:type="paragraph" w:customStyle="1" w:styleId="FordAufstellung">
    <w:name w:val="FordAufstellung"/>
    <w:uiPriority w:val="6"/>
    <w:rsid w:val="00DB1A33"/>
    <w:pPr>
      <w:tabs>
        <w:tab w:val="right" w:pos="6804"/>
        <w:tab w:val="right" w:pos="9072"/>
      </w:tabs>
      <w:spacing w:after="0" w:line="240" w:lineRule="atLeast"/>
    </w:pPr>
    <w:rPr>
      <w:rFonts w:eastAsia="Times New Roman"/>
      <w:lang w:eastAsia="de-DE"/>
    </w:rPr>
  </w:style>
  <w:style w:type="paragraph" w:styleId="Funotentext">
    <w:name w:val="footnote text"/>
    <w:basedOn w:val="Standard"/>
    <w:link w:val="FunotentextZchn"/>
    <w:semiHidden/>
    <w:rsid w:val="009765D9"/>
    <w:pPr>
      <w:tabs>
        <w:tab w:val="left" w:pos="1843"/>
        <w:tab w:val="left" w:pos="2552"/>
        <w:tab w:val="left" w:pos="3261"/>
        <w:tab w:val="left" w:pos="3969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spacing w:after="120" w:line="240" w:lineRule="auto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semiHidden/>
    <w:rsid w:val="009765D9"/>
    <w:rPr>
      <w:sz w:val="18"/>
    </w:rPr>
  </w:style>
  <w:style w:type="character" w:styleId="Funotenzeichen">
    <w:name w:val="footnote reference"/>
    <w:semiHidden/>
    <w:rsid w:val="00DB1A33"/>
    <w:rPr>
      <w:position w:val="6"/>
      <w:sz w:val="16"/>
    </w:rPr>
  </w:style>
  <w:style w:type="paragraph" w:styleId="Fuzeile">
    <w:name w:val="footer"/>
    <w:basedOn w:val="Standard"/>
    <w:link w:val="FuzeileZchn"/>
    <w:uiPriority w:val="3"/>
    <w:rsid w:val="00DB1A33"/>
    <w:pPr>
      <w:tabs>
        <w:tab w:val="left" w:pos="1843"/>
        <w:tab w:val="left" w:pos="2552"/>
        <w:tab w:val="left" w:pos="3261"/>
        <w:tab w:val="left" w:pos="3969"/>
        <w:tab w:val="center" w:pos="4320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jc w:val="right"/>
    </w:pPr>
  </w:style>
  <w:style w:type="character" w:customStyle="1" w:styleId="FuzeileZchn">
    <w:name w:val="Fußzeile Zchn"/>
    <w:basedOn w:val="Absatz-Standardschriftart"/>
    <w:link w:val="Fuzeile"/>
    <w:uiPriority w:val="3"/>
    <w:rsid w:val="004F5D5B"/>
    <w:rPr>
      <w:rFonts w:ascii="Arial" w:eastAsia="Times New Roman" w:hAnsi="Arial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CE52F7"/>
    <w:pPr>
      <w:tabs>
        <w:tab w:val="center" w:pos="4819"/>
        <w:tab w:val="right" w:pos="9071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CE52F7"/>
  </w:style>
  <w:style w:type="paragraph" w:styleId="Makrotext">
    <w:name w:val="macro"/>
    <w:link w:val="MakrotextZchn"/>
    <w:semiHidden/>
    <w:rsid w:val="00DB1A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Times New Roman" w:eastAsia="Times New Roman" w:hAnsi="Times New Roman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DB1A33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uiPriority w:val="2"/>
    <w:rsid w:val="00DB1A33"/>
  </w:style>
  <w:style w:type="paragraph" w:styleId="Standardeinzug">
    <w:name w:val="Normal Indent"/>
    <w:basedOn w:val="Standard"/>
    <w:uiPriority w:val="7"/>
    <w:rsid w:val="00DB1A33"/>
    <w:pPr>
      <w:ind w:left="708"/>
    </w:pPr>
  </w:style>
  <w:style w:type="character" w:customStyle="1" w:styleId="berschrift1Zchn">
    <w:name w:val="Überschrift 1 Zchn"/>
    <w:basedOn w:val="Absatz-Standardschriftart"/>
    <w:link w:val="berschrift1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paragraph" w:customStyle="1" w:styleId="AufzhlungBulletPunkt">
    <w:name w:val="AufzählungBulletPunkt"/>
    <w:basedOn w:val="Standard"/>
    <w:uiPriority w:val="2"/>
    <w:qFormat/>
    <w:rsid w:val="001A1C23"/>
    <w:pPr>
      <w:numPr>
        <w:numId w:val="1"/>
      </w:numPr>
    </w:pPr>
    <w:rPr>
      <w:rFonts w:cstheme="minorBidi"/>
      <w:szCs w:val="24"/>
    </w:rPr>
  </w:style>
  <w:style w:type="paragraph" w:customStyle="1" w:styleId="AufzhlungStrich">
    <w:name w:val="AufzählungStrich"/>
    <w:basedOn w:val="Standard"/>
    <w:uiPriority w:val="2"/>
    <w:qFormat/>
    <w:rsid w:val="001A1C23"/>
    <w:pPr>
      <w:numPr>
        <w:numId w:val="2"/>
      </w:numPr>
    </w:pPr>
    <w:rPr>
      <w:rFonts w:cstheme="minorBidi"/>
      <w:szCs w:val="24"/>
    </w:rPr>
  </w:style>
  <w:style w:type="paragraph" w:customStyle="1" w:styleId="Beweis">
    <w:name w:val="Beweis"/>
    <w:basedOn w:val="Standard"/>
    <w:next w:val="Standard"/>
    <w:uiPriority w:val="2"/>
    <w:rsid w:val="002F16C4"/>
    <w:pPr>
      <w:numPr>
        <w:numId w:val="3"/>
      </w:numPr>
      <w:suppressLineNumbers/>
      <w:tabs>
        <w:tab w:val="left" w:pos="1418"/>
      </w:tabs>
    </w:pPr>
    <w:rPr>
      <w:kern w:val="22"/>
      <w:szCs w:val="24"/>
    </w:rPr>
  </w:style>
  <w:style w:type="paragraph" w:customStyle="1" w:styleId="DokumentTitel">
    <w:name w:val="DokumentTitel"/>
    <w:basedOn w:val="Standard"/>
    <w:next w:val="Standard"/>
    <w:uiPriority w:val="3"/>
    <w:qFormat/>
    <w:rsid w:val="001A1C23"/>
    <w:pPr>
      <w:spacing w:before="360" w:after="480"/>
    </w:pPr>
    <w:rPr>
      <w:rFonts w:cstheme="minorBidi"/>
      <w:b/>
      <w:sz w:val="32"/>
      <w:szCs w:val="24"/>
    </w:rPr>
  </w:style>
  <w:style w:type="paragraph" w:customStyle="1" w:styleId="DokumentUntertitel">
    <w:name w:val="DokumentUntertitel"/>
    <w:basedOn w:val="DokumentTitel"/>
    <w:uiPriority w:val="3"/>
    <w:qFormat/>
    <w:rsid w:val="001A1C23"/>
    <w:pPr>
      <w:spacing w:after="840"/>
    </w:pPr>
    <w:rPr>
      <w:sz w:val="24"/>
    </w:rPr>
  </w:style>
  <w:style w:type="paragraph" w:customStyle="1" w:styleId="Einzug">
    <w:name w:val="Einzug"/>
    <w:basedOn w:val="Standard"/>
    <w:uiPriority w:val="2"/>
    <w:qFormat/>
    <w:rsid w:val="001A1C23"/>
    <w:pPr>
      <w:ind w:left="794"/>
    </w:pPr>
    <w:rPr>
      <w:rFonts w:cstheme="minorBidi"/>
      <w:szCs w:val="24"/>
    </w:rPr>
  </w:style>
  <w:style w:type="paragraph" w:customStyle="1" w:styleId="Glaubhaftmachung">
    <w:name w:val="Glaubhaftmachung"/>
    <w:basedOn w:val="Standard"/>
    <w:next w:val="Standard"/>
    <w:uiPriority w:val="2"/>
    <w:rsid w:val="001A1C23"/>
    <w:pPr>
      <w:numPr>
        <w:numId w:val="4"/>
      </w:numPr>
      <w:tabs>
        <w:tab w:val="left" w:pos="2552"/>
      </w:tabs>
    </w:pPr>
    <w:rPr>
      <w:kern w:val="22"/>
      <w:szCs w:val="24"/>
    </w:rPr>
  </w:style>
  <w:style w:type="numbering" w:customStyle="1" w:styleId="JuristischeNummerierung">
    <w:name w:val="JuristischeNummerierung"/>
    <w:uiPriority w:val="99"/>
    <w:rsid w:val="001A1C23"/>
    <w:pPr>
      <w:numPr>
        <w:numId w:val="5"/>
      </w:numPr>
    </w:pPr>
  </w:style>
  <w:style w:type="paragraph" w:styleId="Listenabsatz">
    <w:name w:val="List Paragraph"/>
    <w:basedOn w:val="Standard"/>
    <w:uiPriority w:val="34"/>
    <w:qFormat/>
    <w:rsid w:val="001A1C23"/>
    <w:pPr>
      <w:ind w:left="720"/>
      <w:contextualSpacing/>
    </w:pPr>
    <w:rPr>
      <w:rFonts w:cstheme="minorBidi"/>
      <w:szCs w:val="24"/>
    </w:rPr>
  </w:style>
  <w:style w:type="paragraph" w:customStyle="1" w:styleId="StandardmitEinzug">
    <w:name w:val="Standard mit Einzug"/>
    <w:basedOn w:val="Standard"/>
    <w:uiPriority w:val="3"/>
    <w:qFormat/>
    <w:rsid w:val="001A1C23"/>
    <w:pPr>
      <w:ind w:left="794"/>
    </w:pPr>
    <w:rPr>
      <w:rFonts w:cstheme="minorBidi"/>
      <w:szCs w:val="24"/>
    </w:rPr>
  </w:style>
  <w:style w:type="table" w:styleId="TabelleListe2">
    <w:name w:val="Table List 2"/>
    <w:basedOn w:val="NormaleTabelle"/>
    <w:uiPriority w:val="99"/>
    <w:semiHidden/>
    <w:unhideWhenUsed/>
    <w:rsid w:val="001A1C23"/>
    <w:pPr>
      <w:spacing w:after="270" w:line="270" w:lineRule="exact"/>
      <w:jc w:val="both"/>
    </w:pPr>
    <w:rPr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character" w:customStyle="1" w:styleId="berschrift4Zchn">
    <w:name w:val="Überschrift 4 Zchn"/>
    <w:basedOn w:val="Absatz-Standardschriftart"/>
    <w:link w:val="berschrift4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paragraph" w:customStyle="1" w:styleId="berschrift1JurNum">
    <w:name w:val="Überschrift_1_JurNum"/>
    <w:basedOn w:val="berschrift1"/>
    <w:uiPriority w:val="8"/>
    <w:qFormat/>
    <w:rsid w:val="001A1C23"/>
    <w:pPr>
      <w:numPr>
        <w:numId w:val="20"/>
      </w:numPr>
    </w:pPr>
    <w:rPr>
      <w:rFonts w:eastAsiaTheme="majorEastAsia" w:cstheme="majorBidi"/>
      <w:szCs w:val="32"/>
    </w:rPr>
  </w:style>
  <w:style w:type="paragraph" w:customStyle="1" w:styleId="berschrift2JurNum">
    <w:name w:val="Überschrift_2_JurNum"/>
    <w:basedOn w:val="berschrift2"/>
    <w:uiPriority w:val="8"/>
    <w:qFormat/>
    <w:rsid w:val="001A1C23"/>
    <w:pPr>
      <w:numPr>
        <w:numId w:val="20"/>
      </w:numPr>
    </w:pPr>
    <w:rPr>
      <w:rFonts w:eastAsiaTheme="majorEastAsia" w:cstheme="majorBidi"/>
      <w:szCs w:val="26"/>
    </w:rPr>
  </w:style>
  <w:style w:type="paragraph" w:customStyle="1" w:styleId="berschrift3JurNum">
    <w:name w:val="Überschrift_3_JurNum"/>
    <w:basedOn w:val="berschrift3"/>
    <w:uiPriority w:val="8"/>
    <w:qFormat/>
    <w:rsid w:val="001A1C23"/>
    <w:pPr>
      <w:numPr>
        <w:numId w:val="20"/>
      </w:numPr>
    </w:pPr>
    <w:rPr>
      <w:rFonts w:eastAsiaTheme="majorEastAsia" w:cstheme="majorBidi"/>
      <w:szCs w:val="32"/>
    </w:rPr>
  </w:style>
  <w:style w:type="paragraph" w:customStyle="1" w:styleId="berschrift4JurNum">
    <w:name w:val="Überschrift_4_JurNum"/>
    <w:basedOn w:val="berschrift4"/>
    <w:uiPriority w:val="8"/>
    <w:qFormat/>
    <w:rsid w:val="001A1C23"/>
    <w:pPr>
      <w:numPr>
        <w:numId w:val="20"/>
      </w:numPr>
    </w:pPr>
  </w:style>
  <w:style w:type="paragraph" w:customStyle="1" w:styleId="berschrift5JurNum">
    <w:name w:val="Überschrift_5_JurNum"/>
    <w:basedOn w:val="berschrift5"/>
    <w:uiPriority w:val="8"/>
    <w:qFormat/>
    <w:rsid w:val="001A1C23"/>
    <w:pPr>
      <w:numPr>
        <w:numId w:val="20"/>
      </w:numPr>
    </w:pPr>
  </w:style>
  <w:style w:type="paragraph" w:customStyle="1" w:styleId="berschrift6JurNum">
    <w:name w:val="Überschrift_6_JurNum"/>
    <w:basedOn w:val="berschrift6"/>
    <w:uiPriority w:val="8"/>
    <w:qFormat/>
    <w:rsid w:val="001A1C23"/>
    <w:pPr>
      <w:numPr>
        <w:numId w:val="20"/>
      </w:numPr>
    </w:pPr>
  </w:style>
  <w:style w:type="paragraph" w:customStyle="1" w:styleId="berschrift7JurNum">
    <w:name w:val="Überschrift_7_JurNum"/>
    <w:basedOn w:val="berschrift7"/>
    <w:uiPriority w:val="8"/>
    <w:qFormat/>
    <w:rsid w:val="001A1C23"/>
    <w:pPr>
      <w:numPr>
        <w:numId w:val="20"/>
      </w:numPr>
    </w:pPr>
  </w:style>
  <w:style w:type="paragraph" w:customStyle="1" w:styleId="berschrift8JurNum">
    <w:name w:val="Überschrift_8_JurNum"/>
    <w:basedOn w:val="berschrift8"/>
    <w:uiPriority w:val="8"/>
    <w:qFormat/>
    <w:rsid w:val="001A1C23"/>
    <w:pPr>
      <w:numPr>
        <w:numId w:val="20"/>
      </w:numPr>
    </w:pPr>
  </w:style>
  <w:style w:type="paragraph" w:customStyle="1" w:styleId="berschrift9JurNum">
    <w:name w:val="Überschrift_9_JurNum"/>
    <w:basedOn w:val="berschrift9"/>
    <w:uiPriority w:val="8"/>
    <w:qFormat/>
    <w:rsid w:val="001A1C23"/>
    <w:pPr>
      <w:numPr>
        <w:numId w:val="20"/>
      </w:numPr>
    </w:pPr>
  </w:style>
  <w:style w:type="paragraph" w:styleId="Zitat">
    <w:name w:val="Quote"/>
    <w:basedOn w:val="Standard"/>
    <w:next w:val="Standard"/>
    <w:link w:val="ZitatZchn"/>
    <w:uiPriority w:val="29"/>
    <w:qFormat/>
    <w:rsid w:val="001A1C23"/>
    <w:pPr>
      <w:adjustRightInd w:val="0"/>
      <w:ind w:left="794"/>
    </w:pPr>
    <w:rPr>
      <w:rFonts w:cstheme="minorBidi"/>
      <w:i/>
      <w:iCs/>
      <w:color w:val="404040" w:themeColor="text1" w:themeTint="BF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1A1C23"/>
    <w:rPr>
      <w:rFonts w:ascii="Arial" w:hAnsi="Arial"/>
      <w:i/>
      <w:iCs/>
      <w:color w:val="404040" w:themeColor="text1" w:themeTint="BF"/>
      <w:sz w:val="20"/>
      <w:szCs w:val="24"/>
    </w:rPr>
  </w:style>
  <w:style w:type="paragraph" w:customStyle="1" w:styleId="Standard-EinfacherZeilenabstand">
    <w:name w:val="Standard-EinfacherZeilenabstand"/>
    <w:basedOn w:val="Standard"/>
    <w:qFormat/>
    <w:rsid w:val="00EB1018"/>
    <w:pPr>
      <w:spacing w:after="0" w:line="240" w:lineRule="auto"/>
    </w:pPr>
  </w:style>
  <w:style w:type="paragraph" w:customStyle="1" w:styleId="VertragAbsatz">
    <w:name w:val="VertragAbsatz"/>
    <w:basedOn w:val="VertragParagraph"/>
    <w:qFormat/>
    <w:rsid w:val="001428CF"/>
    <w:pPr>
      <w:keepNext w:val="0"/>
      <w:numPr>
        <w:ilvl w:val="2"/>
      </w:numPr>
      <w:spacing w:before="0" w:after="270"/>
      <w:outlineLvl w:val="9"/>
    </w:pPr>
    <w:rPr>
      <w:b w:val="0"/>
    </w:rPr>
  </w:style>
  <w:style w:type="paragraph" w:customStyle="1" w:styleId="VertragAbschnitt">
    <w:name w:val="VertragAbschnitt"/>
    <w:basedOn w:val="Standard"/>
    <w:next w:val="VertragParagraph"/>
    <w:qFormat/>
    <w:rsid w:val="001428CF"/>
    <w:pPr>
      <w:keepNext/>
      <w:keepLines/>
      <w:numPr>
        <w:numId w:val="32"/>
      </w:numPr>
      <w:spacing w:before="600" w:after="360"/>
      <w:outlineLvl w:val="0"/>
    </w:pPr>
    <w:rPr>
      <w:rFonts w:cstheme="minorBidi"/>
      <w:b/>
      <w:szCs w:val="24"/>
    </w:rPr>
  </w:style>
  <w:style w:type="paragraph" w:customStyle="1" w:styleId="VertragParagraph">
    <w:name w:val="VertragParagraph"/>
    <w:basedOn w:val="VertragAbschnitt"/>
    <w:next w:val="VertragAbsatz"/>
    <w:qFormat/>
    <w:rsid w:val="00C43620"/>
    <w:pPr>
      <w:numPr>
        <w:ilvl w:val="1"/>
      </w:numPr>
      <w:spacing w:before="480" w:after="200"/>
      <w:outlineLvl w:val="1"/>
    </w:pPr>
  </w:style>
  <w:style w:type="paragraph" w:customStyle="1" w:styleId="BriefAnschrift">
    <w:name w:val="Brief_Anschrift"/>
    <w:rsid w:val="00C90523"/>
    <w:pPr>
      <w:spacing w:after="0" w:line="220" w:lineRule="exact"/>
    </w:pPr>
    <w:rPr>
      <w:rFonts w:eastAsia="Times New Roman" w:cs="Arial"/>
      <w:lang w:eastAsia="de-DE"/>
    </w:rPr>
  </w:style>
  <w:style w:type="paragraph" w:customStyle="1" w:styleId="BriefBetreffzeile">
    <w:name w:val="Brief_Betreffzeile"/>
    <w:basedOn w:val="Standard"/>
    <w:next w:val="Standard"/>
    <w:semiHidden/>
    <w:rsid w:val="00C90523"/>
    <w:pPr>
      <w:spacing w:after="540"/>
      <w:jc w:val="left"/>
    </w:pPr>
    <w:rPr>
      <w:b/>
      <w:bCs/>
    </w:rPr>
  </w:style>
  <w:style w:type="paragraph" w:customStyle="1" w:styleId="BriefBezugszeilenlinks">
    <w:name w:val="Brief_Bezugszeilen_links"/>
    <w:link w:val="BriefBezugszeilenlinksChar"/>
    <w:semiHidden/>
    <w:rsid w:val="00C90523"/>
    <w:pPr>
      <w:widowControl w:val="0"/>
      <w:spacing w:after="0" w:line="220" w:lineRule="exact"/>
    </w:pPr>
    <w:rPr>
      <w:rFonts w:eastAsia="Times New Roman" w:cs="Arial"/>
      <w:noProof/>
      <w:sz w:val="24"/>
      <w:szCs w:val="24"/>
      <w:lang w:eastAsia="de-DE"/>
    </w:rPr>
  </w:style>
  <w:style w:type="paragraph" w:customStyle="1" w:styleId="BriefBezugszeilenrechts">
    <w:name w:val="Brief_Bezugszeilen_rechts"/>
    <w:basedOn w:val="BriefBezugszeilenlinks"/>
    <w:link w:val="BriefBezugszeilenrechtsChar"/>
    <w:semiHidden/>
    <w:rsid w:val="00C90523"/>
    <w:pPr>
      <w:jc w:val="right"/>
    </w:pPr>
  </w:style>
  <w:style w:type="character" w:styleId="Fett">
    <w:name w:val="Strong"/>
    <w:qFormat/>
    <w:rsid w:val="00C90523"/>
    <w:rPr>
      <w:b/>
      <w:bCs/>
    </w:rPr>
  </w:style>
  <w:style w:type="character" w:customStyle="1" w:styleId="BriefBezugszeilenlinksChar">
    <w:name w:val="Brief_Bezugszeilen_links Char"/>
    <w:link w:val="BriefBezugszeilenlinks"/>
    <w:semiHidden/>
    <w:rsid w:val="00C90523"/>
    <w:rPr>
      <w:rFonts w:eastAsia="Times New Roman" w:cs="Arial"/>
      <w:noProof/>
      <w:sz w:val="24"/>
      <w:szCs w:val="24"/>
      <w:lang w:eastAsia="de-DE"/>
    </w:rPr>
  </w:style>
  <w:style w:type="character" w:customStyle="1" w:styleId="BriefBezugszeilenrechtsChar">
    <w:name w:val="Brief_Bezugszeilen_rechts Char"/>
    <w:basedOn w:val="BriefBezugszeilenlinksChar"/>
    <w:link w:val="BriefBezugszeilenrechts"/>
    <w:semiHidden/>
    <w:rsid w:val="00C90523"/>
    <w:rPr>
      <w:rFonts w:eastAsia="Times New Roman" w:cs="Arial"/>
      <w:noProof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90523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23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2313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7F2313"/>
    <w:rPr>
      <w:rFonts w:eastAsia="Times New Roman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23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2313"/>
    <w:rPr>
      <w:rFonts w:eastAsia="Times New Roman" w:cs="Arial"/>
      <w:b/>
      <w:bCs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2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2313"/>
    <w:rPr>
      <w:rFonts w:ascii="Segoe UI" w:eastAsia="Times New Roman" w:hAnsi="Segoe UI" w:cs="Segoe UI"/>
      <w:sz w:val="18"/>
      <w:szCs w:val="18"/>
      <w:lang w:eastAsia="de-DE"/>
    </w:rPr>
  </w:style>
  <w:style w:type="paragraph" w:styleId="berarbeitung">
    <w:name w:val="Revision"/>
    <w:hidden/>
    <w:uiPriority w:val="99"/>
    <w:semiHidden/>
    <w:rsid w:val="008D4390"/>
    <w:pPr>
      <w:spacing w:after="0" w:line="240" w:lineRule="auto"/>
    </w:pPr>
    <w:rPr>
      <w:rFonts w:eastAsia="Times New Roman" w:cs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nNoDATA\1\template\WW160\ANNOBLN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70B8A1157474550AF65CB7027097A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7295B-1528-4785-A9AD-750226720E56}"/>
      </w:docPartPr>
      <w:docPartBody>
        <w:p w:rsidR="002F1717" w:rsidRDefault="00E44278" w:rsidP="00E44278">
          <w:pPr>
            <w:pStyle w:val="870B8A1157474550AF65CB7027097A1B"/>
          </w:pPr>
          <w:r w:rsidRPr="008E6BF3">
            <w:rPr>
              <w:rStyle w:val="Platzhaltertext"/>
              <w:color w:val="0070C0"/>
            </w:rPr>
            <w:t>Bitte ausfüllen</w:t>
          </w:r>
        </w:p>
      </w:docPartBody>
    </w:docPart>
    <w:docPart>
      <w:docPartPr>
        <w:name w:val="8AF2F263C2614036BA195E9243E52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9C837-BDC2-441D-A0EE-3D18A81FF06C}"/>
      </w:docPartPr>
      <w:docPartBody>
        <w:p w:rsidR="002F1717" w:rsidRDefault="00E44278" w:rsidP="00E44278">
          <w:pPr>
            <w:pStyle w:val="8AF2F263C2614036BA195E9243E52EF9"/>
          </w:pPr>
          <w:r w:rsidRPr="008E6BF3">
            <w:rPr>
              <w:rStyle w:val="Platzhaltertext"/>
              <w:color w:val="0070C0"/>
            </w:rPr>
            <w:t>Bitte ausfüllen</w:t>
          </w:r>
        </w:p>
      </w:docPartBody>
    </w:docPart>
    <w:docPart>
      <w:docPartPr>
        <w:name w:val="7C7268058E7A4A6A84631457F6698E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3B525C-06DC-4923-9148-739AED5D2088}"/>
      </w:docPartPr>
      <w:docPartBody>
        <w:p w:rsidR="003A5413" w:rsidRDefault="006D1E14" w:rsidP="006D1E14">
          <w:pPr>
            <w:pStyle w:val="7C7268058E7A4A6A84631457F6698ECB"/>
          </w:pPr>
          <w:r w:rsidRPr="00C609F8">
            <w:rPr>
              <w:bCs/>
              <w:color w:val="0070C0"/>
            </w:rPr>
            <w:t xml:space="preserve">Bitte hier den </w:t>
          </w:r>
          <w:r w:rsidRPr="00C609F8">
            <w:rPr>
              <w:rStyle w:val="Platzhaltertext"/>
              <w:color w:val="0070C0"/>
            </w:rPr>
            <w:t>Namen und die Anschrift des Bieters eintragen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4278"/>
    <w:rsid w:val="00002EE9"/>
    <w:rsid w:val="00080065"/>
    <w:rsid w:val="000C148F"/>
    <w:rsid w:val="00113F9C"/>
    <w:rsid w:val="001360C5"/>
    <w:rsid w:val="001853A2"/>
    <w:rsid w:val="002843BA"/>
    <w:rsid w:val="002F1717"/>
    <w:rsid w:val="00356F85"/>
    <w:rsid w:val="00367072"/>
    <w:rsid w:val="003A5413"/>
    <w:rsid w:val="003B1B51"/>
    <w:rsid w:val="004631F1"/>
    <w:rsid w:val="006D1E14"/>
    <w:rsid w:val="0080218C"/>
    <w:rsid w:val="00880EB1"/>
    <w:rsid w:val="008F6B84"/>
    <w:rsid w:val="00945A88"/>
    <w:rsid w:val="00A425BD"/>
    <w:rsid w:val="00BB6924"/>
    <w:rsid w:val="00C17073"/>
    <w:rsid w:val="00C22B67"/>
    <w:rsid w:val="00D15BA1"/>
    <w:rsid w:val="00D57F3E"/>
    <w:rsid w:val="00D94930"/>
    <w:rsid w:val="00E4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E14"/>
    <w:rPr>
      <w:color w:val="808080"/>
    </w:rPr>
  </w:style>
  <w:style w:type="paragraph" w:customStyle="1" w:styleId="870B8A1157474550AF65CB7027097A1B">
    <w:name w:val="870B8A1157474550AF65CB7027097A1B"/>
    <w:rsid w:val="00E44278"/>
  </w:style>
  <w:style w:type="paragraph" w:customStyle="1" w:styleId="8AF2F263C2614036BA195E9243E52EF9">
    <w:name w:val="8AF2F263C2614036BA195E9243E52EF9"/>
    <w:rsid w:val="00E44278"/>
  </w:style>
  <w:style w:type="paragraph" w:customStyle="1" w:styleId="7C7268058E7A4A6A84631457F6698ECB">
    <w:name w:val="7C7268058E7A4A6A84631457F6698ECB"/>
    <w:rsid w:val="006D1E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0ED9C-36D7-4E19-9F4C-1AD5FEAD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ANNOBLNK</Template>
  <TotalTime>0</TotalTime>
  <Pages>3</Pages>
  <Words>471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GmbH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EBL</dc:creator>
  <cp:lastModifiedBy>Achzenick, Mirco</cp:lastModifiedBy>
  <cp:revision>2</cp:revision>
  <cp:lastPrinted>2023-04-18T14:26:00Z</cp:lastPrinted>
  <dcterms:created xsi:type="dcterms:W3CDTF">2026-07-13T08:15:00Z</dcterms:created>
  <dcterms:modified xsi:type="dcterms:W3CDTF">2026-07-13T08:15:00Z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175552.1</vt:lpwstr>
  </property>
  <property fmtid="{D5CDD505-2E9C-101B-9397-08002B2CF9AE}" pid="3" name="DOCID">
    <vt:lpwstr>175552.1</vt:lpwstr>
  </property>
</Properties>
</file>